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8ACB4" w14:textId="20C97756" w:rsidR="005C3B8D" w:rsidRPr="007516B0" w:rsidRDefault="00CB6F2D" w:rsidP="005C3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ZA SKLOP </w:t>
      </w:r>
      <w:r w:rsidR="00231646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 xml:space="preserve"> </w:t>
      </w:r>
      <w:r w:rsidR="005C3B8D" w:rsidRPr="007516B0">
        <w:rPr>
          <w:b/>
          <w:sz w:val="26"/>
          <w:szCs w:val="26"/>
        </w:rPr>
        <w:t>Predstavitev projektne skupine</w:t>
      </w:r>
    </w:p>
    <w:p w14:paraId="73A654D9" w14:textId="77777777" w:rsidR="005C3B8D" w:rsidRPr="007516B0" w:rsidRDefault="005C3B8D" w:rsidP="005C3B8D">
      <w:pPr>
        <w:rPr>
          <w:b/>
          <w:sz w:val="26"/>
          <w:szCs w:val="26"/>
        </w:rPr>
      </w:pPr>
    </w:p>
    <w:p w14:paraId="4F11F268" w14:textId="008F2DE8" w:rsidR="005C3B8D" w:rsidRPr="006B0A2E" w:rsidRDefault="005C3B8D" w:rsidP="005C3B8D">
      <w:r w:rsidRPr="007516B0">
        <w:rPr>
          <w:bCs/>
        </w:rPr>
        <w:t xml:space="preserve">Za potrebe izvedbe javnega naročila </w:t>
      </w:r>
      <w:r w:rsidR="00F349BB">
        <w:rPr>
          <w:bCs/>
        </w:rPr>
        <w:t>»</w:t>
      </w:r>
      <w:r w:rsidR="006B0A2E" w:rsidRPr="00C83F69">
        <w:rPr>
          <w:i/>
          <w:iCs/>
        </w:rPr>
        <w:t>Vrednotenje vpliva izboljšanja infrastrukture za raziskave in inovacijske zmogljivosti, Vrednotenje ustreznosti ukrepa za odziv na podnebno pogojene nesreče in Vrednotenje učinkovitosti in uspešnosti izvajanja ukrepov za razvoj spretnosti v okviru Programa evropske kohezijske politike v obdobju 2021-2027 v Sloveniji</w:t>
      </w:r>
      <w:r w:rsidR="00CD7D59" w:rsidRPr="00CD7D59">
        <w:rPr>
          <w:bCs/>
        </w:rPr>
        <w:t>«</w:t>
      </w:r>
      <w:r w:rsidRPr="007516B0">
        <w:rPr>
          <w:bCs/>
        </w:rPr>
        <w:t>, ki je bil objavljen na Portalu javnih naročil, bomo imenovali strokovnjaka/e:</w:t>
      </w:r>
    </w:p>
    <w:p w14:paraId="7E8D5712" w14:textId="76FB9B58" w:rsidR="005C3B8D" w:rsidRPr="007516B0" w:rsidRDefault="005C3B8D" w:rsidP="005C3B8D">
      <w:pPr>
        <w:tabs>
          <w:tab w:val="center" w:pos="7722"/>
          <w:tab w:val="right" w:pos="9072"/>
        </w:tabs>
        <w:spacing w:after="0"/>
        <w:jc w:val="left"/>
        <w:rPr>
          <w:b/>
          <w:sz w:val="24"/>
          <w:szCs w:val="24"/>
        </w:rPr>
      </w:pPr>
      <w:r w:rsidRPr="001F65CA">
        <w:rPr>
          <w:b/>
          <w:sz w:val="28"/>
          <w:szCs w:val="28"/>
        </w:rPr>
        <w:t>Vodja projekta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 xml:space="preserve">(sklop </w:t>
      </w:r>
      <w:r w:rsidR="00F05FA4">
        <w:rPr>
          <w:sz w:val="20"/>
          <w:szCs w:val="20"/>
        </w:rPr>
        <w:t>1</w:t>
      </w:r>
      <w:r w:rsidR="0056589E" w:rsidRPr="0056589E">
        <w:rPr>
          <w:sz w:val="20"/>
          <w:szCs w:val="20"/>
        </w:rPr>
        <w:t>)</w:t>
      </w:r>
    </w:p>
    <w:p w14:paraId="0F523ED5" w14:textId="77777777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/vpišite pridobljeno stopnjo izobrazbe/</w:t>
      </w:r>
      <w:r w:rsidRPr="007516B0">
        <w:t xml:space="preserve"> </w:t>
      </w:r>
    </w:p>
    <w:p w14:paraId="61413D6E" w14:textId="03D9A5E6" w:rsidR="005C3B8D" w:rsidRPr="007516B0" w:rsidRDefault="005C3B8D" w:rsidP="000E3045">
      <w:pPr>
        <w:tabs>
          <w:tab w:val="center" w:pos="7722"/>
          <w:tab w:val="right" w:pos="9072"/>
        </w:tabs>
      </w:pPr>
      <w:r w:rsidRPr="007516B0">
        <w:t>Vodja projekta se 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 xml:space="preserve">iz </w:t>
      </w:r>
      <w:r w:rsidR="009B35A5">
        <w:t>Navodil gospodarskim subjektom za pripravo ponudbe</w:t>
      </w:r>
      <w:r w:rsidRPr="007516B0">
        <w:t>.</w:t>
      </w:r>
    </w:p>
    <w:p w14:paraId="1EDE8CD0" w14:textId="77777777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vodje projekta: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555"/>
        <w:gridCol w:w="1755"/>
        <w:gridCol w:w="1755"/>
        <w:gridCol w:w="1639"/>
      </w:tblGrid>
      <w:tr w:rsidR="000706F0" w:rsidRPr="007516B0" w14:paraId="1E91781F" w14:textId="77777777" w:rsidTr="00CF5EB7">
        <w:tc>
          <w:tcPr>
            <w:tcW w:w="1784" w:type="dxa"/>
            <w:shd w:val="clear" w:color="auto" w:fill="auto"/>
          </w:tcPr>
          <w:p w14:paraId="5ACCD7F6" w14:textId="1073EAD4" w:rsidR="005C3B8D" w:rsidRPr="007516B0" w:rsidRDefault="005C3B8D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referenčnega posla v zvezi z vodenjem vrednotenj</w:t>
            </w:r>
            <w:r w:rsidR="00496C5C">
              <w:rPr>
                <w:b/>
                <w:sz w:val="20"/>
                <w:szCs w:val="20"/>
              </w:rPr>
              <w:t>a</w:t>
            </w:r>
            <w:r w:rsidRPr="007516B0">
              <w:rPr>
                <w:b/>
                <w:sz w:val="20"/>
                <w:szCs w:val="20"/>
              </w:rPr>
              <w:t xml:space="preserve"> s pogodbeno v</w:t>
            </w:r>
            <w:r w:rsidR="00B123A9">
              <w:rPr>
                <w:b/>
                <w:sz w:val="20"/>
                <w:szCs w:val="20"/>
              </w:rPr>
              <w:t xml:space="preserve">rednostjo reference vsaj </w:t>
            </w:r>
            <w:r w:rsidR="00554B8B">
              <w:rPr>
                <w:b/>
                <w:sz w:val="20"/>
                <w:szCs w:val="20"/>
              </w:rPr>
              <w:t>15</w:t>
            </w:r>
            <w:r w:rsidR="00B123A9">
              <w:rPr>
                <w:b/>
                <w:sz w:val="20"/>
                <w:szCs w:val="20"/>
              </w:rPr>
              <w:t>.000,00 EUR brez DDV v zadnjih 10</w:t>
            </w:r>
            <w:r w:rsidRPr="007516B0">
              <w:rPr>
                <w:b/>
                <w:sz w:val="20"/>
                <w:szCs w:val="20"/>
              </w:rPr>
              <w:t xml:space="preserve"> letih pred</w:t>
            </w:r>
            <w:r w:rsidR="00F349BB">
              <w:rPr>
                <w:b/>
                <w:sz w:val="20"/>
                <w:szCs w:val="20"/>
              </w:rPr>
              <w:t xml:space="preserve"> </w:t>
            </w:r>
            <w:r w:rsidR="000706F0"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55" w:type="dxa"/>
            <w:shd w:val="clear" w:color="auto" w:fill="auto"/>
          </w:tcPr>
          <w:p w14:paraId="7F85CE62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755" w:type="dxa"/>
            <w:shd w:val="clear" w:color="auto" w:fill="auto"/>
          </w:tcPr>
          <w:p w14:paraId="4B4B7385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755" w:type="dxa"/>
            <w:shd w:val="clear" w:color="auto" w:fill="auto"/>
          </w:tcPr>
          <w:p w14:paraId="289BA124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639" w:type="dxa"/>
            <w:shd w:val="clear" w:color="auto" w:fill="auto"/>
          </w:tcPr>
          <w:p w14:paraId="7581A429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0983C10B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0706F0" w:rsidRPr="007516B0" w14:paraId="417C413E" w14:textId="77777777" w:rsidTr="00CF5EB7">
        <w:tc>
          <w:tcPr>
            <w:tcW w:w="1784" w:type="dxa"/>
            <w:shd w:val="clear" w:color="auto" w:fill="auto"/>
          </w:tcPr>
          <w:p w14:paraId="4DBA0EC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5" w:type="dxa"/>
            <w:shd w:val="clear" w:color="auto" w:fill="auto"/>
          </w:tcPr>
          <w:p w14:paraId="75D6007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55" w:type="dxa"/>
            <w:shd w:val="clear" w:color="auto" w:fill="auto"/>
          </w:tcPr>
          <w:p w14:paraId="2DDCF86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55" w:type="dxa"/>
            <w:shd w:val="clear" w:color="auto" w:fill="auto"/>
          </w:tcPr>
          <w:p w14:paraId="113338C1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639" w:type="dxa"/>
            <w:shd w:val="clear" w:color="auto" w:fill="auto"/>
          </w:tcPr>
          <w:p w14:paraId="7514FEB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7AFD9613" w14:textId="77777777" w:rsidR="005C3B8D" w:rsidRDefault="005C3B8D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6D73414C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799CFE1C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16CD81F8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64FFBC11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883"/>
        <w:gridCol w:w="2410"/>
        <w:gridCol w:w="2126"/>
      </w:tblGrid>
      <w:tr w:rsidR="00717266" w:rsidRPr="007516B0" w14:paraId="03FD75BD" w14:textId="77777777" w:rsidTr="00717266">
        <w:tc>
          <w:tcPr>
            <w:tcW w:w="1798" w:type="dxa"/>
            <w:shd w:val="clear" w:color="auto" w:fill="auto"/>
          </w:tcPr>
          <w:p w14:paraId="41DEC220" w14:textId="7AD17B6B" w:rsidR="00717266" w:rsidRPr="007516B0" w:rsidRDefault="00717266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lastRenderedPageBreak/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projektih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 xml:space="preserve">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883" w:type="dxa"/>
            <w:shd w:val="clear" w:color="auto" w:fill="auto"/>
          </w:tcPr>
          <w:p w14:paraId="19CA1953" w14:textId="77777777" w:rsidR="00717266" w:rsidRPr="007516B0" w:rsidRDefault="00717266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410" w:type="dxa"/>
            <w:shd w:val="clear" w:color="auto" w:fill="auto"/>
          </w:tcPr>
          <w:p w14:paraId="793A3481" w14:textId="77777777" w:rsidR="00717266" w:rsidRPr="007516B0" w:rsidRDefault="00717266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126" w:type="dxa"/>
            <w:shd w:val="clear" w:color="auto" w:fill="auto"/>
          </w:tcPr>
          <w:p w14:paraId="48FD3146" w14:textId="77777777" w:rsidR="00717266" w:rsidRPr="007516B0" w:rsidRDefault="00717266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717266" w:rsidRPr="007516B0" w14:paraId="3C321E55" w14:textId="77777777" w:rsidTr="00717266">
        <w:tc>
          <w:tcPr>
            <w:tcW w:w="1798" w:type="dxa"/>
            <w:shd w:val="clear" w:color="auto" w:fill="auto"/>
          </w:tcPr>
          <w:p w14:paraId="2D9A8E68" w14:textId="77777777" w:rsidR="00717266" w:rsidRPr="007516B0" w:rsidRDefault="00717266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83" w:type="dxa"/>
            <w:shd w:val="clear" w:color="auto" w:fill="auto"/>
          </w:tcPr>
          <w:p w14:paraId="1D55EED8" w14:textId="77777777" w:rsidR="00717266" w:rsidRPr="007516B0" w:rsidRDefault="00717266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04B89DC1" w14:textId="77777777" w:rsidR="00717266" w:rsidRPr="007516B0" w:rsidRDefault="00717266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14:paraId="39889AF4" w14:textId="77777777" w:rsidR="00717266" w:rsidRPr="007516B0" w:rsidRDefault="00717266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499F9D2C" w14:textId="77777777" w:rsidR="00B2394B" w:rsidRDefault="00B2394B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1F48DF66" w14:textId="16DA23E4" w:rsidR="00717266" w:rsidRDefault="00717266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ALI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883"/>
        <w:gridCol w:w="2410"/>
        <w:gridCol w:w="2126"/>
      </w:tblGrid>
      <w:tr w:rsidR="00717266" w:rsidRPr="007516B0" w14:paraId="1F455BCC" w14:textId="77777777" w:rsidTr="0065312A">
        <w:tc>
          <w:tcPr>
            <w:tcW w:w="1798" w:type="dxa"/>
            <w:shd w:val="clear" w:color="auto" w:fill="auto"/>
          </w:tcPr>
          <w:p w14:paraId="5BADC107" w14:textId="222FC858" w:rsidR="00717266" w:rsidRPr="007516B0" w:rsidRDefault="00717266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raziskavah IN/ALI študijah IN/ALI vrednotenjih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 xml:space="preserve">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883" w:type="dxa"/>
            <w:shd w:val="clear" w:color="auto" w:fill="auto"/>
          </w:tcPr>
          <w:p w14:paraId="33D320AE" w14:textId="77777777" w:rsidR="00717266" w:rsidRPr="007516B0" w:rsidRDefault="00717266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410" w:type="dxa"/>
            <w:shd w:val="clear" w:color="auto" w:fill="auto"/>
          </w:tcPr>
          <w:p w14:paraId="459985B5" w14:textId="77777777" w:rsidR="00717266" w:rsidRPr="007516B0" w:rsidRDefault="00717266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126" w:type="dxa"/>
            <w:shd w:val="clear" w:color="auto" w:fill="auto"/>
          </w:tcPr>
          <w:p w14:paraId="2DAB4A12" w14:textId="77777777" w:rsidR="00717266" w:rsidRPr="007516B0" w:rsidRDefault="00717266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717266" w:rsidRPr="007516B0" w14:paraId="518F9002" w14:textId="77777777" w:rsidTr="0065312A">
        <w:tc>
          <w:tcPr>
            <w:tcW w:w="1798" w:type="dxa"/>
            <w:shd w:val="clear" w:color="auto" w:fill="auto"/>
          </w:tcPr>
          <w:p w14:paraId="42DF70FC" w14:textId="77777777" w:rsidR="00717266" w:rsidRPr="007516B0" w:rsidRDefault="00717266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83" w:type="dxa"/>
            <w:shd w:val="clear" w:color="auto" w:fill="auto"/>
          </w:tcPr>
          <w:p w14:paraId="10FE3F27" w14:textId="77777777" w:rsidR="00717266" w:rsidRPr="007516B0" w:rsidRDefault="00717266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04C97936" w14:textId="77777777" w:rsidR="00717266" w:rsidRPr="007516B0" w:rsidRDefault="00717266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14:paraId="403BCF61" w14:textId="77777777" w:rsidR="00717266" w:rsidRPr="007516B0" w:rsidRDefault="00717266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76217DA6" w14:textId="77777777" w:rsidR="00717266" w:rsidRDefault="00717266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0EBBBE44" w14:textId="33EFBCB0" w:rsidR="005C3B8D" w:rsidRPr="007516B0" w:rsidRDefault="005C3B8D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rPr>
          <w:sz w:val="24"/>
          <w:szCs w:val="24"/>
        </w:rPr>
        <w:t xml:space="preserve">Delovne izkušnje vodje projekta </w:t>
      </w:r>
      <w:r w:rsidR="00770B24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770B24" w:rsidRPr="007516B0">
        <w:instrText xml:space="preserve"> FORMTEXT </w:instrText>
      </w:r>
      <w:r w:rsidR="00770B24" w:rsidRPr="007516B0">
        <w:fldChar w:fldCharType="separate"/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fldChar w:fldCharType="end"/>
      </w:r>
      <w:r w:rsidR="00770B24">
        <w:t xml:space="preserve"> </w:t>
      </w:r>
      <w:r w:rsidR="00770B24" w:rsidRPr="007516B0">
        <w:rPr>
          <w:i/>
          <w:sz w:val="18"/>
          <w:szCs w:val="18"/>
        </w:rPr>
        <w:t xml:space="preserve">/vpišite </w:t>
      </w:r>
      <w:r w:rsidR="00770B24">
        <w:rPr>
          <w:i/>
          <w:sz w:val="18"/>
          <w:szCs w:val="18"/>
        </w:rPr>
        <w:t>številko</w:t>
      </w:r>
      <w:r w:rsidR="00770B24" w:rsidRPr="007516B0">
        <w:rPr>
          <w:i/>
          <w:sz w:val="18"/>
          <w:szCs w:val="18"/>
        </w:rPr>
        <w:t>/</w:t>
      </w:r>
      <w:r w:rsidR="00770B24" w:rsidRPr="007516B0">
        <w:t xml:space="preserve"> </w:t>
      </w:r>
      <w:r w:rsidRPr="007516B0">
        <w:rPr>
          <w:sz w:val="24"/>
          <w:szCs w:val="24"/>
        </w:rPr>
        <w:t xml:space="preserve"> let.</w:t>
      </w:r>
    </w:p>
    <w:p w14:paraId="277C06A1" w14:textId="2902EEF0" w:rsidR="00447E98" w:rsidRPr="00596E16" w:rsidRDefault="00447E98" w:rsidP="005C3B8D">
      <w:pPr>
        <w:tabs>
          <w:tab w:val="left" w:pos="647"/>
          <w:tab w:val="center" w:pos="7722"/>
          <w:tab w:val="right" w:pos="9072"/>
        </w:tabs>
      </w:pPr>
      <w:r w:rsidRPr="00596E16">
        <w:t>Imenovani vodja projekta ni neposredno sodeloval pri izvajanju</w:t>
      </w:r>
      <w:r w:rsidR="00012D93">
        <w:t xml:space="preserve"> katerega od ukrepov, ki so predmet vrednotenja ali projekta v vlogi nosilca projekta ali projektnega partnerja ali zunanjega izvajalca</w:t>
      </w:r>
      <w:r w:rsidRPr="00596E16">
        <w:t>.</w:t>
      </w:r>
    </w:p>
    <w:p w14:paraId="5C1709FB" w14:textId="77777777" w:rsidR="005C3B8D" w:rsidRPr="007516B0" w:rsidRDefault="005C3B8D" w:rsidP="005C3B8D">
      <w:pPr>
        <w:tabs>
          <w:tab w:val="center" w:pos="7722"/>
          <w:tab w:val="right" w:pos="9072"/>
        </w:tabs>
        <w:jc w:val="center"/>
        <w:rPr>
          <w:b/>
          <w:sz w:val="24"/>
          <w:szCs w:val="24"/>
        </w:rPr>
      </w:pPr>
      <w:r w:rsidRPr="007516B0">
        <w:rPr>
          <w:sz w:val="24"/>
          <w:szCs w:val="24"/>
        </w:rPr>
        <w:br w:type="page"/>
      </w:r>
    </w:p>
    <w:p w14:paraId="7AE6C490" w14:textId="2836F238" w:rsidR="005C3B8D" w:rsidRPr="007516B0" w:rsidRDefault="006650F6" w:rsidP="005C3B8D">
      <w:pPr>
        <w:tabs>
          <w:tab w:val="center" w:pos="7722"/>
          <w:tab w:val="right" w:pos="9072"/>
        </w:tabs>
        <w:jc w:val="left"/>
        <w:rPr>
          <w:b/>
        </w:rPr>
      </w:pPr>
      <w:r>
        <w:rPr>
          <w:b/>
          <w:sz w:val="28"/>
          <w:szCs w:val="28"/>
        </w:rPr>
        <w:lastRenderedPageBreak/>
        <w:t>S</w:t>
      </w:r>
      <w:r w:rsidR="005C3B8D" w:rsidRPr="001F65CA">
        <w:rPr>
          <w:b/>
          <w:sz w:val="28"/>
          <w:szCs w:val="28"/>
        </w:rPr>
        <w:t>trokovnjak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 xml:space="preserve">(sklop </w:t>
      </w:r>
      <w:r w:rsidR="00F05FA4">
        <w:rPr>
          <w:sz w:val="20"/>
          <w:szCs w:val="20"/>
        </w:rPr>
        <w:t>1</w:t>
      </w:r>
      <w:r w:rsidR="0056589E" w:rsidRPr="0056589E">
        <w:rPr>
          <w:sz w:val="20"/>
          <w:szCs w:val="20"/>
        </w:rPr>
        <w:t>)</w:t>
      </w:r>
    </w:p>
    <w:p w14:paraId="020FB51D" w14:textId="77777777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2FA3C31F" w14:textId="739F9317" w:rsidR="005C3B8D" w:rsidRPr="007516B0" w:rsidRDefault="005C3B8D" w:rsidP="000E3045">
      <w:pPr>
        <w:tabs>
          <w:tab w:val="center" w:pos="7722"/>
          <w:tab w:val="right" w:pos="9072"/>
        </w:tabs>
      </w:pPr>
      <w:r w:rsidRPr="007516B0">
        <w:t>Navedeni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 xml:space="preserve">iz </w:t>
      </w:r>
      <w:r w:rsidR="009B35A5">
        <w:t>Navodil gospodarskim subjektom za pripravo ponudbe</w:t>
      </w:r>
      <w:r w:rsidRPr="007516B0">
        <w:t>.</w:t>
      </w:r>
    </w:p>
    <w:p w14:paraId="38814ED6" w14:textId="4BDABFD2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2510"/>
        <w:gridCol w:w="2410"/>
      </w:tblGrid>
      <w:tr w:rsidR="00743C33" w:rsidRPr="007516B0" w14:paraId="46102D6A" w14:textId="77777777" w:rsidTr="00743C33">
        <w:tc>
          <w:tcPr>
            <w:tcW w:w="1922" w:type="dxa"/>
            <w:shd w:val="clear" w:color="auto" w:fill="auto"/>
          </w:tcPr>
          <w:p w14:paraId="53BA38AA" w14:textId="610DD20F" w:rsidR="00743C33" w:rsidRPr="007516B0" w:rsidRDefault="00743C33" w:rsidP="0023451B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raziskavah IN/ALI študijah IN/ALI vrednotenjih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 xml:space="preserve">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17" w:type="dxa"/>
            <w:shd w:val="clear" w:color="auto" w:fill="auto"/>
          </w:tcPr>
          <w:p w14:paraId="2A1CB231" w14:textId="77777777" w:rsidR="00743C33" w:rsidRPr="007516B0" w:rsidRDefault="00743C33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510" w:type="dxa"/>
            <w:shd w:val="clear" w:color="auto" w:fill="auto"/>
          </w:tcPr>
          <w:p w14:paraId="29ECD2E0" w14:textId="77777777" w:rsidR="00743C33" w:rsidRPr="007516B0" w:rsidRDefault="00743C33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410" w:type="dxa"/>
            <w:shd w:val="clear" w:color="auto" w:fill="auto"/>
          </w:tcPr>
          <w:p w14:paraId="7D62A361" w14:textId="77777777" w:rsidR="00743C33" w:rsidRPr="007516B0" w:rsidRDefault="00743C33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743C33" w:rsidRPr="007516B0" w14:paraId="1E2E5F63" w14:textId="77777777" w:rsidTr="00743C33">
        <w:tc>
          <w:tcPr>
            <w:tcW w:w="1922" w:type="dxa"/>
            <w:shd w:val="clear" w:color="auto" w:fill="auto"/>
          </w:tcPr>
          <w:p w14:paraId="75AB27C7" w14:textId="77777777" w:rsidR="00743C33" w:rsidRPr="007516B0" w:rsidRDefault="00743C33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17" w:type="dxa"/>
            <w:shd w:val="clear" w:color="auto" w:fill="auto"/>
          </w:tcPr>
          <w:p w14:paraId="4221E931" w14:textId="77777777" w:rsidR="00743C33" w:rsidRPr="007516B0" w:rsidRDefault="00743C33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510" w:type="dxa"/>
            <w:shd w:val="clear" w:color="auto" w:fill="auto"/>
          </w:tcPr>
          <w:p w14:paraId="29FBC5DC" w14:textId="77777777" w:rsidR="00743C33" w:rsidRPr="007516B0" w:rsidRDefault="00743C33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3AE24038" w14:textId="77777777" w:rsidR="00743C33" w:rsidRPr="007516B0" w:rsidRDefault="00743C33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7023187A" w14:textId="3EDFCDBD" w:rsidR="00222EC8" w:rsidRPr="007516B0" w:rsidRDefault="00222EC8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2151C9CD" w14:textId="77777777" w:rsidR="00222EC8" w:rsidRDefault="00222EC8" w:rsidP="00222EC8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ALI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883"/>
        <w:gridCol w:w="2410"/>
        <w:gridCol w:w="2126"/>
      </w:tblGrid>
      <w:tr w:rsidR="00B2394B" w:rsidRPr="007516B0" w14:paraId="041BAD73" w14:textId="77777777" w:rsidTr="0065312A">
        <w:tc>
          <w:tcPr>
            <w:tcW w:w="1798" w:type="dxa"/>
            <w:shd w:val="clear" w:color="auto" w:fill="auto"/>
          </w:tcPr>
          <w:p w14:paraId="1BC31D75" w14:textId="77777777" w:rsidR="00B2394B" w:rsidRPr="007516B0" w:rsidRDefault="00B2394B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projektih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 xml:space="preserve">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883" w:type="dxa"/>
            <w:shd w:val="clear" w:color="auto" w:fill="auto"/>
          </w:tcPr>
          <w:p w14:paraId="274DBF5D" w14:textId="77777777" w:rsidR="00B2394B" w:rsidRPr="007516B0" w:rsidRDefault="00B2394B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410" w:type="dxa"/>
            <w:shd w:val="clear" w:color="auto" w:fill="auto"/>
          </w:tcPr>
          <w:p w14:paraId="6CB30C8D" w14:textId="77777777" w:rsidR="00B2394B" w:rsidRPr="007516B0" w:rsidRDefault="00B2394B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126" w:type="dxa"/>
            <w:shd w:val="clear" w:color="auto" w:fill="auto"/>
          </w:tcPr>
          <w:p w14:paraId="2BF57F26" w14:textId="77777777" w:rsidR="00B2394B" w:rsidRPr="007516B0" w:rsidRDefault="00B2394B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B2394B" w:rsidRPr="007516B0" w14:paraId="11FFA142" w14:textId="77777777" w:rsidTr="0065312A">
        <w:tc>
          <w:tcPr>
            <w:tcW w:w="1798" w:type="dxa"/>
            <w:shd w:val="clear" w:color="auto" w:fill="auto"/>
          </w:tcPr>
          <w:p w14:paraId="34D9C3AF" w14:textId="77777777" w:rsidR="00B2394B" w:rsidRPr="007516B0" w:rsidRDefault="00B2394B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83" w:type="dxa"/>
            <w:shd w:val="clear" w:color="auto" w:fill="auto"/>
          </w:tcPr>
          <w:p w14:paraId="2134DF2D" w14:textId="77777777" w:rsidR="00B2394B" w:rsidRPr="007516B0" w:rsidRDefault="00B2394B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04628995" w14:textId="77777777" w:rsidR="00B2394B" w:rsidRPr="007516B0" w:rsidRDefault="00B2394B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14:paraId="5344D080" w14:textId="77777777" w:rsidR="00B2394B" w:rsidRPr="007516B0" w:rsidRDefault="00B2394B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0BC1AE0E" w14:textId="77777777" w:rsidR="00E04BDC" w:rsidRDefault="00E04BDC" w:rsidP="00E04BDC">
      <w:pPr>
        <w:tabs>
          <w:tab w:val="left" w:pos="647"/>
          <w:tab w:val="center" w:pos="7722"/>
          <w:tab w:val="right" w:pos="9072"/>
        </w:tabs>
      </w:pPr>
    </w:p>
    <w:p w14:paraId="53E45CDE" w14:textId="1C299941" w:rsidR="00E04BDC" w:rsidRPr="007516B0" w:rsidRDefault="005C3B8D" w:rsidP="00E04BDC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t>Delovne izkušnje</w:t>
      </w:r>
      <w:r w:rsidR="00E25BC5">
        <w:t xml:space="preserve"> </w:t>
      </w:r>
      <w:r w:rsidRPr="007516B0">
        <w:t xml:space="preserve">strokovnjaka </w:t>
      </w:r>
      <w:r w:rsidR="00E04BDC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E04BDC" w:rsidRPr="007516B0">
        <w:instrText xml:space="preserve"> FORMTEXT </w:instrText>
      </w:r>
      <w:r w:rsidR="00E04BDC" w:rsidRPr="007516B0">
        <w:fldChar w:fldCharType="separate"/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fldChar w:fldCharType="end"/>
      </w:r>
      <w:r w:rsidR="00E04BDC">
        <w:t xml:space="preserve"> </w:t>
      </w:r>
      <w:r w:rsidR="00E04BDC" w:rsidRPr="007516B0">
        <w:rPr>
          <w:i/>
          <w:sz w:val="18"/>
          <w:szCs w:val="18"/>
        </w:rPr>
        <w:t xml:space="preserve">/vpišite </w:t>
      </w:r>
      <w:r w:rsidR="00E04BDC">
        <w:rPr>
          <w:i/>
          <w:sz w:val="18"/>
          <w:szCs w:val="18"/>
        </w:rPr>
        <w:t>številko</w:t>
      </w:r>
      <w:r w:rsidR="00E04BDC" w:rsidRPr="007516B0">
        <w:rPr>
          <w:i/>
          <w:sz w:val="18"/>
          <w:szCs w:val="18"/>
        </w:rPr>
        <w:t>/</w:t>
      </w:r>
      <w:r w:rsidR="00E04BDC" w:rsidRPr="007516B0">
        <w:t xml:space="preserve"> </w:t>
      </w:r>
      <w:r w:rsidR="00E04BDC" w:rsidRPr="007516B0">
        <w:rPr>
          <w:sz w:val="24"/>
          <w:szCs w:val="24"/>
        </w:rPr>
        <w:t xml:space="preserve"> let.</w:t>
      </w:r>
    </w:p>
    <w:p w14:paraId="6DA5ABB3" w14:textId="77777777" w:rsidR="00550F83" w:rsidRPr="00596E16" w:rsidRDefault="00447E98" w:rsidP="00550F83">
      <w:pPr>
        <w:tabs>
          <w:tab w:val="left" w:pos="647"/>
          <w:tab w:val="center" w:pos="7722"/>
          <w:tab w:val="right" w:pos="9072"/>
        </w:tabs>
      </w:pPr>
      <w:r w:rsidRPr="008C526A">
        <w:t xml:space="preserve">Imenovani strokovnjak </w:t>
      </w:r>
      <w:r w:rsidR="00550F83" w:rsidRPr="00596E16">
        <w:t>ni neposredno sodeloval pri izvajanju</w:t>
      </w:r>
      <w:r w:rsidR="00550F83">
        <w:t xml:space="preserve"> katerega od ukrepov, ki so predmet vrednotenja ali projekta v vlogi nosilca projekta ali projektnega partnerja ali zunanjega izvajalca</w:t>
      </w:r>
      <w:r w:rsidR="00550F83" w:rsidRPr="00596E16">
        <w:t>.</w:t>
      </w:r>
    </w:p>
    <w:p w14:paraId="25800188" w14:textId="07B8E472" w:rsidR="005C3B8D" w:rsidRDefault="005C3B8D" w:rsidP="00550F83">
      <w:pPr>
        <w:tabs>
          <w:tab w:val="left" w:pos="647"/>
          <w:tab w:val="center" w:pos="7722"/>
          <w:tab w:val="right" w:pos="9072"/>
        </w:tabs>
      </w:pPr>
    </w:p>
    <w:p w14:paraId="72DF2BBD" w14:textId="4DDA8C85" w:rsidR="00552391" w:rsidRPr="007516B0" w:rsidRDefault="00552391" w:rsidP="00552391">
      <w:pPr>
        <w:tabs>
          <w:tab w:val="center" w:pos="7722"/>
          <w:tab w:val="right" w:pos="9072"/>
        </w:tabs>
        <w:jc w:val="left"/>
        <w:rPr>
          <w:b/>
        </w:rPr>
      </w:pPr>
      <w:r>
        <w:rPr>
          <w:b/>
          <w:sz w:val="28"/>
          <w:szCs w:val="28"/>
        </w:rPr>
        <w:lastRenderedPageBreak/>
        <w:t>S</w:t>
      </w:r>
      <w:r w:rsidRPr="001F65CA">
        <w:rPr>
          <w:b/>
          <w:sz w:val="28"/>
          <w:szCs w:val="28"/>
        </w:rPr>
        <w:t>trokovnjak</w:t>
      </w:r>
      <w:r>
        <w:rPr>
          <w:b/>
          <w:sz w:val="24"/>
          <w:szCs w:val="24"/>
        </w:rPr>
        <w:t xml:space="preserve"> </w:t>
      </w:r>
      <w:r w:rsidRPr="0056589E">
        <w:rPr>
          <w:sz w:val="20"/>
          <w:szCs w:val="20"/>
        </w:rPr>
        <w:t xml:space="preserve">(sklop </w:t>
      </w:r>
      <w:r w:rsidR="005723C2">
        <w:rPr>
          <w:sz w:val="20"/>
          <w:szCs w:val="20"/>
        </w:rPr>
        <w:t>1</w:t>
      </w:r>
      <w:r w:rsidRPr="0056589E">
        <w:rPr>
          <w:sz w:val="20"/>
          <w:szCs w:val="20"/>
        </w:rPr>
        <w:t>)</w:t>
      </w:r>
    </w:p>
    <w:p w14:paraId="769DEBA4" w14:textId="77777777" w:rsidR="00552391" w:rsidRPr="007516B0" w:rsidRDefault="00552391" w:rsidP="00552391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2365E7B1" w14:textId="77777777" w:rsidR="00552391" w:rsidRPr="007516B0" w:rsidRDefault="00552391" w:rsidP="00552391">
      <w:pPr>
        <w:tabs>
          <w:tab w:val="center" w:pos="7722"/>
          <w:tab w:val="right" w:pos="9072"/>
        </w:tabs>
      </w:pPr>
      <w:r w:rsidRPr="007516B0">
        <w:t>Navedeni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 xml:space="preserve">iz </w:t>
      </w:r>
      <w:r>
        <w:t>Navodil gospodarskim subjektom za pripravo ponudbe</w:t>
      </w:r>
      <w:r w:rsidRPr="007516B0">
        <w:t>.</w:t>
      </w:r>
    </w:p>
    <w:p w14:paraId="1776478C" w14:textId="77777777" w:rsidR="00552391" w:rsidRPr="007516B0" w:rsidRDefault="00552391" w:rsidP="00552391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2510"/>
        <w:gridCol w:w="2410"/>
      </w:tblGrid>
      <w:tr w:rsidR="00552391" w:rsidRPr="007516B0" w14:paraId="185969D4" w14:textId="77777777" w:rsidTr="0065312A">
        <w:tc>
          <w:tcPr>
            <w:tcW w:w="1922" w:type="dxa"/>
            <w:shd w:val="clear" w:color="auto" w:fill="auto"/>
          </w:tcPr>
          <w:p w14:paraId="2FA37BF5" w14:textId="77777777" w:rsidR="00552391" w:rsidRPr="007516B0" w:rsidRDefault="00552391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raziskavah IN/ALI študijah IN/ALI vrednotenjih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 xml:space="preserve">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17" w:type="dxa"/>
            <w:shd w:val="clear" w:color="auto" w:fill="auto"/>
          </w:tcPr>
          <w:p w14:paraId="2DD74564" w14:textId="77777777" w:rsidR="00552391" w:rsidRPr="007516B0" w:rsidRDefault="00552391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510" w:type="dxa"/>
            <w:shd w:val="clear" w:color="auto" w:fill="auto"/>
          </w:tcPr>
          <w:p w14:paraId="368DC992" w14:textId="77777777" w:rsidR="00552391" w:rsidRPr="007516B0" w:rsidRDefault="00552391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410" w:type="dxa"/>
            <w:shd w:val="clear" w:color="auto" w:fill="auto"/>
          </w:tcPr>
          <w:p w14:paraId="787AC160" w14:textId="77777777" w:rsidR="00552391" w:rsidRPr="007516B0" w:rsidRDefault="00552391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552391" w:rsidRPr="007516B0" w14:paraId="527C470B" w14:textId="77777777" w:rsidTr="0065312A">
        <w:tc>
          <w:tcPr>
            <w:tcW w:w="1922" w:type="dxa"/>
            <w:shd w:val="clear" w:color="auto" w:fill="auto"/>
          </w:tcPr>
          <w:p w14:paraId="393D977F" w14:textId="77777777" w:rsidR="00552391" w:rsidRPr="007516B0" w:rsidRDefault="00552391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17" w:type="dxa"/>
            <w:shd w:val="clear" w:color="auto" w:fill="auto"/>
          </w:tcPr>
          <w:p w14:paraId="0AE9C6CB" w14:textId="77777777" w:rsidR="00552391" w:rsidRPr="007516B0" w:rsidRDefault="00552391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510" w:type="dxa"/>
            <w:shd w:val="clear" w:color="auto" w:fill="auto"/>
          </w:tcPr>
          <w:p w14:paraId="457C238D" w14:textId="77777777" w:rsidR="00552391" w:rsidRPr="007516B0" w:rsidRDefault="00552391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466CAED7" w14:textId="77777777" w:rsidR="00552391" w:rsidRPr="007516B0" w:rsidRDefault="00552391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04BE6224" w14:textId="77777777" w:rsidR="00552391" w:rsidRPr="007516B0" w:rsidRDefault="00552391" w:rsidP="00552391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16C7BD32" w14:textId="77777777" w:rsidR="00552391" w:rsidRDefault="00552391" w:rsidP="00552391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ALI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883"/>
        <w:gridCol w:w="2410"/>
        <w:gridCol w:w="2126"/>
      </w:tblGrid>
      <w:tr w:rsidR="00552391" w:rsidRPr="007516B0" w14:paraId="2E99A742" w14:textId="77777777" w:rsidTr="0065312A">
        <w:tc>
          <w:tcPr>
            <w:tcW w:w="1798" w:type="dxa"/>
            <w:shd w:val="clear" w:color="auto" w:fill="auto"/>
          </w:tcPr>
          <w:p w14:paraId="07B1F0E6" w14:textId="77777777" w:rsidR="00552391" w:rsidRPr="007516B0" w:rsidRDefault="00552391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projektih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 xml:space="preserve">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883" w:type="dxa"/>
            <w:shd w:val="clear" w:color="auto" w:fill="auto"/>
          </w:tcPr>
          <w:p w14:paraId="507350D7" w14:textId="77777777" w:rsidR="00552391" w:rsidRPr="007516B0" w:rsidRDefault="00552391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410" w:type="dxa"/>
            <w:shd w:val="clear" w:color="auto" w:fill="auto"/>
          </w:tcPr>
          <w:p w14:paraId="72F1252A" w14:textId="77777777" w:rsidR="00552391" w:rsidRPr="007516B0" w:rsidRDefault="00552391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126" w:type="dxa"/>
            <w:shd w:val="clear" w:color="auto" w:fill="auto"/>
          </w:tcPr>
          <w:p w14:paraId="282BAD07" w14:textId="77777777" w:rsidR="00552391" w:rsidRPr="007516B0" w:rsidRDefault="00552391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552391" w:rsidRPr="007516B0" w14:paraId="503FB299" w14:textId="77777777" w:rsidTr="0065312A">
        <w:tc>
          <w:tcPr>
            <w:tcW w:w="1798" w:type="dxa"/>
            <w:shd w:val="clear" w:color="auto" w:fill="auto"/>
          </w:tcPr>
          <w:p w14:paraId="57B24DEA" w14:textId="77777777" w:rsidR="00552391" w:rsidRPr="007516B0" w:rsidRDefault="00552391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83" w:type="dxa"/>
            <w:shd w:val="clear" w:color="auto" w:fill="auto"/>
          </w:tcPr>
          <w:p w14:paraId="6E63FA06" w14:textId="77777777" w:rsidR="00552391" w:rsidRPr="007516B0" w:rsidRDefault="00552391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0C7BA73A" w14:textId="77777777" w:rsidR="00552391" w:rsidRPr="007516B0" w:rsidRDefault="00552391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14:paraId="7ECB1709" w14:textId="77777777" w:rsidR="00552391" w:rsidRPr="007516B0" w:rsidRDefault="00552391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36B37B03" w14:textId="77777777" w:rsidR="00552391" w:rsidRDefault="00552391" w:rsidP="00552391">
      <w:pPr>
        <w:tabs>
          <w:tab w:val="left" w:pos="647"/>
          <w:tab w:val="center" w:pos="7722"/>
          <w:tab w:val="right" w:pos="9072"/>
        </w:tabs>
      </w:pPr>
    </w:p>
    <w:p w14:paraId="1E82FD5B" w14:textId="77777777" w:rsidR="00552391" w:rsidRPr="007516B0" w:rsidRDefault="00552391" w:rsidP="00552391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t>Delovne izkušnje</w:t>
      </w:r>
      <w:r>
        <w:t xml:space="preserve"> </w:t>
      </w:r>
      <w:r w:rsidRPr="007516B0">
        <w:t xml:space="preserve">strokovnjaka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>
        <w:t xml:space="preserve"> </w:t>
      </w:r>
      <w:r w:rsidRPr="007516B0">
        <w:rPr>
          <w:i/>
          <w:sz w:val="18"/>
          <w:szCs w:val="18"/>
        </w:rPr>
        <w:t xml:space="preserve">/vpišite </w:t>
      </w:r>
      <w:r>
        <w:rPr>
          <w:i/>
          <w:sz w:val="18"/>
          <w:szCs w:val="18"/>
        </w:rPr>
        <w:t>številko</w:t>
      </w:r>
      <w:r w:rsidRPr="007516B0">
        <w:rPr>
          <w:i/>
          <w:sz w:val="18"/>
          <w:szCs w:val="18"/>
        </w:rPr>
        <w:t>/</w:t>
      </w:r>
      <w:r w:rsidRPr="007516B0">
        <w:t xml:space="preserve"> </w:t>
      </w:r>
      <w:r w:rsidRPr="007516B0">
        <w:rPr>
          <w:sz w:val="24"/>
          <w:szCs w:val="24"/>
        </w:rPr>
        <w:t xml:space="preserve"> let.</w:t>
      </w:r>
    </w:p>
    <w:p w14:paraId="223E48AD" w14:textId="77777777" w:rsidR="00552391" w:rsidRPr="00596E16" w:rsidRDefault="00552391" w:rsidP="00552391">
      <w:pPr>
        <w:tabs>
          <w:tab w:val="left" w:pos="647"/>
          <w:tab w:val="center" w:pos="7722"/>
          <w:tab w:val="right" w:pos="9072"/>
        </w:tabs>
      </w:pPr>
      <w:r w:rsidRPr="008C526A">
        <w:t xml:space="preserve">Imenovani strokovnjak </w:t>
      </w:r>
      <w:r w:rsidRPr="00596E16">
        <w:t>ni neposredno sodeloval pri izvajanju</w:t>
      </w:r>
      <w:r>
        <w:t xml:space="preserve"> katerega od ukrepov, ki so predmet vrednotenja ali projekta v vlogi nosilca projekta ali projektnega partnerja ali zunanjega izvajalca</w:t>
      </w:r>
      <w:r w:rsidRPr="00596E16">
        <w:t>.</w:t>
      </w:r>
    </w:p>
    <w:p w14:paraId="0F4C1031" w14:textId="77777777" w:rsidR="00550F83" w:rsidRDefault="00550F83" w:rsidP="00550F83">
      <w:pPr>
        <w:tabs>
          <w:tab w:val="left" w:pos="647"/>
          <w:tab w:val="center" w:pos="7722"/>
          <w:tab w:val="right" w:pos="9072"/>
        </w:tabs>
      </w:pPr>
    </w:p>
    <w:p w14:paraId="61FFCF06" w14:textId="44068887" w:rsidR="005C3B8D" w:rsidRDefault="005C3B8D" w:rsidP="005C3B8D">
      <w:r w:rsidRPr="001F65CA">
        <w:rPr>
          <w:b/>
          <w:sz w:val="28"/>
          <w:szCs w:val="28"/>
        </w:rPr>
        <w:lastRenderedPageBreak/>
        <w:t xml:space="preserve">Mer </w:t>
      </w:r>
      <w:r w:rsidR="0010093B">
        <w:rPr>
          <w:b/>
          <w:sz w:val="28"/>
          <w:szCs w:val="28"/>
        </w:rPr>
        <w:t>2</w:t>
      </w:r>
      <w:r w:rsidRPr="001F65CA">
        <w:rPr>
          <w:b/>
          <w:sz w:val="28"/>
          <w:szCs w:val="28"/>
        </w:rPr>
        <w:t xml:space="preserve">: </w:t>
      </w:r>
      <w:r w:rsidR="001C688D" w:rsidRPr="001F65CA">
        <w:rPr>
          <w:b/>
          <w:sz w:val="28"/>
          <w:szCs w:val="28"/>
        </w:rPr>
        <w:t>Kapaciteta projektne skupine (za</w:t>
      </w:r>
      <w:r w:rsidRPr="001F65CA">
        <w:rPr>
          <w:b/>
          <w:sz w:val="28"/>
          <w:szCs w:val="28"/>
        </w:rPr>
        <w:t xml:space="preserve"> dodatno prijavljen kader</w:t>
      </w:r>
      <w:r w:rsidR="001C688D" w:rsidRPr="001F65CA">
        <w:rPr>
          <w:b/>
          <w:sz w:val="28"/>
          <w:szCs w:val="28"/>
        </w:rPr>
        <w:t>)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 xml:space="preserve">(sklop </w:t>
      </w:r>
      <w:r w:rsidR="005723C2">
        <w:rPr>
          <w:sz w:val="20"/>
          <w:szCs w:val="20"/>
        </w:rPr>
        <w:t>1</w:t>
      </w:r>
      <w:r w:rsidR="0056589E" w:rsidRPr="0056589E">
        <w:rPr>
          <w:sz w:val="20"/>
          <w:szCs w:val="20"/>
        </w:rPr>
        <w:t>)</w:t>
      </w:r>
      <w:r w:rsidRPr="007516B0">
        <w:rPr>
          <w:rFonts w:ascii="Arial" w:hAnsi="Arial" w:cs="Arial"/>
          <w:b/>
          <w:bCs/>
          <w:sz w:val="20"/>
          <w:szCs w:val="20"/>
          <w:lang w:eastAsia="sl-SI"/>
        </w:rPr>
        <w:t xml:space="preserve"> </w:t>
      </w:r>
      <w:r w:rsidRPr="007516B0">
        <w:t>– ponudnik vpiše podatke o dodatnih prijavljenih kadrih</w:t>
      </w:r>
      <w:r w:rsidR="001C688D">
        <w:t xml:space="preserve"> tj. strokovnjakih</w:t>
      </w:r>
      <w:r w:rsidRPr="007516B0">
        <w:t>, ki jih bo prijavil za pridobitev točk iz merila.</w:t>
      </w:r>
    </w:p>
    <w:p w14:paraId="623EBEEC" w14:textId="77777777" w:rsidR="002F5F32" w:rsidRPr="007516B0" w:rsidRDefault="002F5F32" w:rsidP="002F5F32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463E92B3" w14:textId="77777777" w:rsidR="002367D1" w:rsidRDefault="005C3B8D" w:rsidP="002367D1">
      <w:pPr>
        <w:tabs>
          <w:tab w:val="center" w:pos="7722"/>
          <w:tab w:val="right" w:pos="9072"/>
        </w:tabs>
      </w:pPr>
      <w:r w:rsidRPr="007516B0">
        <w:t>Navedeni</w:t>
      </w:r>
      <w:r w:rsidR="00303474">
        <w:t xml:space="preserve"> dodatno</w:t>
      </w:r>
      <w:r w:rsidRPr="007516B0">
        <w:t xml:space="preserve"> prijavljen kader</w:t>
      </w:r>
      <w:r w:rsidR="00D04718">
        <w:t xml:space="preserve"> - strokovnjak</w:t>
      </w:r>
      <w:r w:rsidRPr="007516B0">
        <w:t xml:space="preserve">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 xml:space="preserve">za izpolnjevanje Mer </w:t>
      </w:r>
      <w:r w:rsidR="009B561B">
        <w:rPr>
          <w:b/>
          <w:u w:val="single"/>
        </w:rPr>
        <w:t>2</w:t>
      </w:r>
      <w:r w:rsidRPr="007516B0">
        <w:rPr>
          <w:b/>
          <w:u w:val="single"/>
        </w:rPr>
        <w:t xml:space="preserve">: </w:t>
      </w:r>
      <w:r w:rsidR="003F794B">
        <w:rPr>
          <w:b/>
          <w:u w:val="single"/>
        </w:rPr>
        <w:t xml:space="preserve">Kapaciteta projektne skupine (za </w:t>
      </w:r>
      <w:r w:rsidRPr="007516B0">
        <w:rPr>
          <w:b/>
          <w:u w:val="single"/>
        </w:rPr>
        <w:t>dodatno prijavljen kader</w:t>
      </w:r>
      <w:r w:rsidR="003F794B">
        <w:rPr>
          <w:b/>
          <w:u w:val="single"/>
        </w:rPr>
        <w:t>)</w:t>
      </w:r>
      <w:r w:rsidRPr="007516B0">
        <w:rPr>
          <w:b/>
          <w:u w:val="single"/>
        </w:rPr>
        <w:t xml:space="preserve"> </w:t>
      </w:r>
      <w:r w:rsidRPr="007516B0">
        <w:t>iz</w:t>
      </w:r>
      <w:r w:rsidR="003F794B">
        <w:t xml:space="preserve"> podtočke 2 točke</w:t>
      </w:r>
      <w:r w:rsidRPr="007516B0">
        <w:t xml:space="preserve"> 10 Merila</w:t>
      </w:r>
      <w:r w:rsidR="003F794B">
        <w:t xml:space="preserve"> iz</w:t>
      </w:r>
      <w:r w:rsidRPr="007516B0">
        <w:t xml:space="preserve"> </w:t>
      </w:r>
      <w:r w:rsidR="009B35A5">
        <w:t>Navodil gospodarskim subjektom za pripravo ponudbe</w:t>
      </w:r>
      <w:r w:rsidRPr="007516B0">
        <w:t>.</w:t>
      </w:r>
    </w:p>
    <w:p w14:paraId="223334D4" w14:textId="77777777" w:rsidR="002367D1" w:rsidRPr="007516B0" w:rsidRDefault="002367D1" w:rsidP="002367D1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dodatno prijavljenega kadra</w:t>
      </w:r>
      <w:r>
        <w:rPr>
          <w:u w:val="single"/>
        </w:rPr>
        <w:t xml:space="preserve"> - strokovnjaka</w:t>
      </w:r>
      <w:r w:rsidRPr="007516B0">
        <w:rPr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2510"/>
        <w:gridCol w:w="2410"/>
      </w:tblGrid>
      <w:tr w:rsidR="00B97B10" w:rsidRPr="007516B0" w14:paraId="513E626A" w14:textId="77777777" w:rsidTr="0065312A">
        <w:tc>
          <w:tcPr>
            <w:tcW w:w="1922" w:type="dxa"/>
            <w:shd w:val="clear" w:color="auto" w:fill="auto"/>
          </w:tcPr>
          <w:p w14:paraId="17D25717" w14:textId="77777777" w:rsidR="00B97B10" w:rsidRPr="007516B0" w:rsidRDefault="00B97B10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raziskavah IN/ALI študijah IN/ALI vrednotenjih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 xml:space="preserve">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17" w:type="dxa"/>
            <w:shd w:val="clear" w:color="auto" w:fill="auto"/>
          </w:tcPr>
          <w:p w14:paraId="7B63D0A3" w14:textId="77777777" w:rsidR="00B97B10" w:rsidRPr="007516B0" w:rsidRDefault="00B97B10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510" w:type="dxa"/>
            <w:shd w:val="clear" w:color="auto" w:fill="auto"/>
          </w:tcPr>
          <w:p w14:paraId="3F4801C3" w14:textId="77777777" w:rsidR="00B97B10" w:rsidRPr="007516B0" w:rsidRDefault="00B97B10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410" w:type="dxa"/>
            <w:shd w:val="clear" w:color="auto" w:fill="auto"/>
          </w:tcPr>
          <w:p w14:paraId="48787C1E" w14:textId="77777777" w:rsidR="00B97B10" w:rsidRPr="007516B0" w:rsidRDefault="00B97B10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B97B10" w:rsidRPr="007516B0" w14:paraId="172DE9E1" w14:textId="77777777" w:rsidTr="0065312A">
        <w:tc>
          <w:tcPr>
            <w:tcW w:w="1922" w:type="dxa"/>
            <w:shd w:val="clear" w:color="auto" w:fill="auto"/>
          </w:tcPr>
          <w:p w14:paraId="61525C57" w14:textId="77777777" w:rsidR="00B97B10" w:rsidRPr="007516B0" w:rsidRDefault="00B97B10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17" w:type="dxa"/>
            <w:shd w:val="clear" w:color="auto" w:fill="auto"/>
          </w:tcPr>
          <w:p w14:paraId="2FAD5BA9" w14:textId="77777777" w:rsidR="00B97B10" w:rsidRPr="007516B0" w:rsidRDefault="00B97B10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510" w:type="dxa"/>
            <w:shd w:val="clear" w:color="auto" w:fill="auto"/>
          </w:tcPr>
          <w:p w14:paraId="28A22502" w14:textId="77777777" w:rsidR="00B97B10" w:rsidRPr="007516B0" w:rsidRDefault="00B97B10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6F72838F" w14:textId="77777777" w:rsidR="00B97B10" w:rsidRPr="007516B0" w:rsidRDefault="00B97B10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50943B72" w14:textId="77777777" w:rsidR="002367D1" w:rsidRDefault="002367D1" w:rsidP="002367D1">
      <w:pPr>
        <w:tabs>
          <w:tab w:val="center" w:pos="7722"/>
          <w:tab w:val="right" w:pos="9072"/>
        </w:tabs>
      </w:pPr>
    </w:p>
    <w:p w14:paraId="767A4C5A" w14:textId="77777777" w:rsidR="00B97B10" w:rsidRDefault="00B97B10" w:rsidP="00B97B10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ALI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883"/>
        <w:gridCol w:w="2410"/>
        <w:gridCol w:w="2126"/>
      </w:tblGrid>
      <w:tr w:rsidR="00B97B10" w:rsidRPr="007516B0" w14:paraId="39C65F06" w14:textId="77777777" w:rsidTr="0065312A">
        <w:tc>
          <w:tcPr>
            <w:tcW w:w="1798" w:type="dxa"/>
            <w:shd w:val="clear" w:color="auto" w:fill="auto"/>
          </w:tcPr>
          <w:p w14:paraId="4CD001D2" w14:textId="77777777" w:rsidR="00B97B10" w:rsidRPr="007516B0" w:rsidRDefault="00B97B10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projektih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 xml:space="preserve">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883" w:type="dxa"/>
            <w:shd w:val="clear" w:color="auto" w:fill="auto"/>
          </w:tcPr>
          <w:p w14:paraId="62E2A922" w14:textId="77777777" w:rsidR="00B97B10" w:rsidRPr="007516B0" w:rsidRDefault="00B97B10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410" w:type="dxa"/>
            <w:shd w:val="clear" w:color="auto" w:fill="auto"/>
          </w:tcPr>
          <w:p w14:paraId="2C7F6102" w14:textId="77777777" w:rsidR="00B97B10" w:rsidRPr="007516B0" w:rsidRDefault="00B97B10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126" w:type="dxa"/>
            <w:shd w:val="clear" w:color="auto" w:fill="auto"/>
          </w:tcPr>
          <w:p w14:paraId="2DB95388" w14:textId="77777777" w:rsidR="00B97B10" w:rsidRPr="007516B0" w:rsidRDefault="00B97B10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B97B10" w:rsidRPr="007516B0" w14:paraId="26CFF05B" w14:textId="77777777" w:rsidTr="0065312A">
        <w:tc>
          <w:tcPr>
            <w:tcW w:w="1798" w:type="dxa"/>
            <w:shd w:val="clear" w:color="auto" w:fill="auto"/>
          </w:tcPr>
          <w:p w14:paraId="0A384220" w14:textId="77777777" w:rsidR="00B97B10" w:rsidRPr="007516B0" w:rsidRDefault="00B97B10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83" w:type="dxa"/>
            <w:shd w:val="clear" w:color="auto" w:fill="auto"/>
          </w:tcPr>
          <w:p w14:paraId="2B4D6A0B" w14:textId="77777777" w:rsidR="00B97B10" w:rsidRPr="007516B0" w:rsidRDefault="00B97B10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53E9E61C" w14:textId="77777777" w:rsidR="00B97B10" w:rsidRPr="007516B0" w:rsidRDefault="00B97B10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14:paraId="4F2DB044" w14:textId="77777777" w:rsidR="00B97B10" w:rsidRPr="007516B0" w:rsidRDefault="00B97B10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124489C2" w14:textId="77777777" w:rsidR="00B97B10" w:rsidRDefault="00B97B10" w:rsidP="00B97B10">
      <w:pPr>
        <w:tabs>
          <w:tab w:val="left" w:pos="647"/>
          <w:tab w:val="center" w:pos="7722"/>
          <w:tab w:val="right" w:pos="9072"/>
        </w:tabs>
      </w:pPr>
    </w:p>
    <w:p w14:paraId="1EDB75E3" w14:textId="17090868" w:rsidR="005C3B8D" w:rsidRPr="007516B0" w:rsidRDefault="005C3B8D" w:rsidP="002367D1">
      <w:pPr>
        <w:tabs>
          <w:tab w:val="center" w:pos="7722"/>
          <w:tab w:val="right" w:pos="9072"/>
        </w:tabs>
      </w:pPr>
      <w:r w:rsidRPr="007516B0">
        <w:t xml:space="preserve">Delovne izkušnje strokovnjaka </w:t>
      </w:r>
      <w:r w:rsidR="00F31412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F31412" w:rsidRPr="007516B0">
        <w:instrText xml:space="preserve"> FORMTEXT </w:instrText>
      </w:r>
      <w:r w:rsidR="00F31412" w:rsidRPr="007516B0">
        <w:fldChar w:fldCharType="separate"/>
      </w:r>
      <w:r w:rsidR="00F31412" w:rsidRPr="007516B0">
        <w:t> </w:t>
      </w:r>
      <w:r w:rsidR="00F31412" w:rsidRPr="007516B0">
        <w:t> </w:t>
      </w:r>
      <w:r w:rsidR="00F31412" w:rsidRPr="007516B0">
        <w:t> </w:t>
      </w:r>
      <w:r w:rsidR="00F31412" w:rsidRPr="007516B0">
        <w:t> </w:t>
      </w:r>
      <w:r w:rsidR="00F31412" w:rsidRPr="007516B0">
        <w:t> </w:t>
      </w:r>
      <w:r w:rsidR="00F31412" w:rsidRPr="007516B0">
        <w:fldChar w:fldCharType="end"/>
      </w:r>
      <w:r w:rsidR="00F31412">
        <w:t xml:space="preserve"> </w:t>
      </w:r>
      <w:r w:rsidR="00F31412" w:rsidRPr="007516B0">
        <w:rPr>
          <w:i/>
          <w:sz w:val="18"/>
          <w:szCs w:val="18"/>
        </w:rPr>
        <w:t xml:space="preserve">/vpišite </w:t>
      </w:r>
      <w:r w:rsidR="00F31412">
        <w:rPr>
          <w:i/>
          <w:sz w:val="18"/>
          <w:szCs w:val="18"/>
        </w:rPr>
        <w:t>številko</w:t>
      </w:r>
      <w:r w:rsidR="00F31412" w:rsidRPr="007516B0">
        <w:rPr>
          <w:i/>
          <w:sz w:val="18"/>
          <w:szCs w:val="18"/>
        </w:rPr>
        <w:t>/</w:t>
      </w:r>
      <w:r w:rsidR="00F31412" w:rsidRPr="007516B0">
        <w:t xml:space="preserve"> </w:t>
      </w:r>
      <w:r w:rsidR="00F31412" w:rsidRPr="007516B0">
        <w:rPr>
          <w:sz w:val="24"/>
          <w:szCs w:val="24"/>
        </w:rPr>
        <w:t xml:space="preserve"> let.</w:t>
      </w:r>
    </w:p>
    <w:p w14:paraId="175B5CFF" w14:textId="77777777" w:rsidR="00B97B10" w:rsidRPr="00596E16" w:rsidRDefault="00B97B10" w:rsidP="00B97B10">
      <w:pPr>
        <w:tabs>
          <w:tab w:val="left" w:pos="647"/>
          <w:tab w:val="center" w:pos="7722"/>
          <w:tab w:val="right" w:pos="9072"/>
        </w:tabs>
      </w:pPr>
      <w:r w:rsidRPr="008C526A">
        <w:lastRenderedPageBreak/>
        <w:t xml:space="preserve">Imenovani strokovnjak </w:t>
      </w:r>
      <w:r w:rsidRPr="00596E16">
        <w:t>ni neposredno sodeloval pri izvajanju</w:t>
      </w:r>
      <w:r>
        <w:t xml:space="preserve"> katerega od ukrepov, ki so predmet vrednotenja ali projekta v vlogi nosilca projekta ali projektnega partnerja ali zunanjega izvajalca</w:t>
      </w:r>
      <w:r w:rsidRPr="00596E16">
        <w:t>.</w:t>
      </w:r>
    </w:p>
    <w:p w14:paraId="11C978E5" w14:textId="58001CBD" w:rsidR="00CD63B2" w:rsidRDefault="00CD63B2" w:rsidP="00B97B10">
      <w:pPr>
        <w:tabs>
          <w:tab w:val="left" w:pos="647"/>
          <w:tab w:val="center" w:pos="7722"/>
          <w:tab w:val="right" w:pos="9072"/>
        </w:tabs>
        <w:rPr>
          <w:rFonts w:cs="Arial"/>
          <w:szCs w:val="20"/>
        </w:rPr>
      </w:pPr>
    </w:p>
    <w:p w14:paraId="594787A9" w14:textId="77777777" w:rsidR="006D534E" w:rsidRPr="006D534E" w:rsidRDefault="006D534E" w:rsidP="006D534E">
      <w:pPr>
        <w:rPr>
          <w:rFonts w:cs="Arial"/>
          <w:szCs w:val="20"/>
        </w:rPr>
      </w:pPr>
    </w:p>
    <w:p w14:paraId="45CC0C92" w14:textId="77777777" w:rsidR="006D534E" w:rsidRPr="006D534E" w:rsidRDefault="006D534E" w:rsidP="006D534E">
      <w:pPr>
        <w:rPr>
          <w:rFonts w:cs="Arial"/>
          <w:szCs w:val="20"/>
        </w:rPr>
      </w:pPr>
    </w:p>
    <w:p w14:paraId="026E5EF4" w14:textId="77777777" w:rsidR="006D534E" w:rsidRPr="006D534E" w:rsidRDefault="006D534E" w:rsidP="006D534E">
      <w:pPr>
        <w:rPr>
          <w:rFonts w:cs="Arial"/>
          <w:szCs w:val="20"/>
        </w:rPr>
      </w:pPr>
    </w:p>
    <w:p w14:paraId="4F767118" w14:textId="77777777" w:rsidR="006D534E" w:rsidRPr="006D534E" w:rsidRDefault="006D534E" w:rsidP="006D534E">
      <w:pPr>
        <w:rPr>
          <w:rFonts w:cs="Arial"/>
          <w:szCs w:val="20"/>
        </w:rPr>
      </w:pPr>
    </w:p>
    <w:p w14:paraId="051A46A2" w14:textId="77777777" w:rsidR="006D534E" w:rsidRPr="006D534E" w:rsidRDefault="006D534E" w:rsidP="006D534E">
      <w:pPr>
        <w:rPr>
          <w:rFonts w:cs="Arial"/>
          <w:szCs w:val="20"/>
        </w:rPr>
      </w:pPr>
    </w:p>
    <w:p w14:paraId="17C7BB1C" w14:textId="77777777" w:rsidR="006D534E" w:rsidRPr="006D534E" w:rsidRDefault="006D534E" w:rsidP="006D534E">
      <w:pPr>
        <w:rPr>
          <w:rFonts w:cs="Arial"/>
          <w:szCs w:val="20"/>
        </w:rPr>
      </w:pPr>
    </w:p>
    <w:p w14:paraId="1AE7F64B" w14:textId="77777777" w:rsidR="006D534E" w:rsidRPr="006D534E" w:rsidRDefault="006D534E" w:rsidP="006D534E">
      <w:pPr>
        <w:rPr>
          <w:rFonts w:cs="Arial"/>
          <w:szCs w:val="20"/>
        </w:rPr>
      </w:pPr>
    </w:p>
    <w:p w14:paraId="6F12D484" w14:textId="77777777" w:rsidR="006D534E" w:rsidRPr="006D534E" w:rsidRDefault="006D534E" w:rsidP="006D534E">
      <w:pPr>
        <w:rPr>
          <w:rFonts w:cs="Arial"/>
          <w:szCs w:val="20"/>
        </w:rPr>
      </w:pPr>
    </w:p>
    <w:p w14:paraId="1CC9C2C4" w14:textId="77777777" w:rsidR="006D534E" w:rsidRPr="006D534E" w:rsidRDefault="006D534E" w:rsidP="006D534E">
      <w:pPr>
        <w:rPr>
          <w:rFonts w:cs="Arial"/>
          <w:szCs w:val="20"/>
        </w:rPr>
      </w:pPr>
    </w:p>
    <w:p w14:paraId="05965730" w14:textId="77777777" w:rsidR="006D534E" w:rsidRPr="006D534E" w:rsidRDefault="006D534E" w:rsidP="006D534E">
      <w:pPr>
        <w:rPr>
          <w:rFonts w:cs="Arial"/>
          <w:szCs w:val="20"/>
        </w:rPr>
      </w:pPr>
    </w:p>
    <w:p w14:paraId="2F228133" w14:textId="77777777" w:rsidR="006D534E" w:rsidRPr="006D534E" w:rsidRDefault="006D534E" w:rsidP="006D534E">
      <w:pPr>
        <w:rPr>
          <w:rFonts w:cs="Arial"/>
          <w:szCs w:val="20"/>
        </w:rPr>
      </w:pPr>
    </w:p>
    <w:p w14:paraId="37416F10" w14:textId="77777777" w:rsidR="006D534E" w:rsidRPr="006D534E" w:rsidRDefault="006D534E" w:rsidP="006D534E">
      <w:pPr>
        <w:rPr>
          <w:rFonts w:cs="Arial"/>
          <w:szCs w:val="20"/>
        </w:rPr>
      </w:pPr>
    </w:p>
    <w:p w14:paraId="32BC409A" w14:textId="77777777" w:rsidR="006D534E" w:rsidRPr="006D534E" w:rsidRDefault="006D534E" w:rsidP="006D534E">
      <w:pPr>
        <w:rPr>
          <w:rFonts w:cs="Arial"/>
          <w:szCs w:val="20"/>
        </w:rPr>
      </w:pPr>
    </w:p>
    <w:p w14:paraId="5E2C416A" w14:textId="77777777" w:rsidR="006D534E" w:rsidRPr="006D534E" w:rsidRDefault="006D534E" w:rsidP="006D534E">
      <w:pPr>
        <w:rPr>
          <w:rFonts w:cs="Arial"/>
          <w:szCs w:val="20"/>
        </w:rPr>
      </w:pPr>
    </w:p>
    <w:p w14:paraId="54DAF53E" w14:textId="77777777" w:rsidR="006D534E" w:rsidRPr="006D534E" w:rsidRDefault="006D534E" w:rsidP="006D534E">
      <w:pPr>
        <w:rPr>
          <w:rFonts w:cs="Arial"/>
          <w:szCs w:val="20"/>
        </w:rPr>
      </w:pPr>
    </w:p>
    <w:p w14:paraId="50684E81" w14:textId="77777777" w:rsidR="006D534E" w:rsidRPr="006D534E" w:rsidRDefault="006D534E" w:rsidP="006D534E">
      <w:pPr>
        <w:rPr>
          <w:rFonts w:cs="Arial"/>
          <w:szCs w:val="20"/>
        </w:rPr>
      </w:pPr>
    </w:p>
    <w:p w14:paraId="12DFB6CA" w14:textId="77777777" w:rsidR="006D534E" w:rsidRPr="006D534E" w:rsidRDefault="006D534E" w:rsidP="006D534E">
      <w:pPr>
        <w:rPr>
          <w:rFonts w:cs="Arial"/>
          <w:szCs w:val="20"/>
        </w:rPr>
      </w:pPr>
    </w:p>
    <w:p w14:paraId="20448018" w14:textId="77777777" w:rsidR="006D534E" w:rsidRPr="006D534E" w:rsidRDefault="006D534E" w:rsidP="006D534E">
      <w:pPr>
        <w:rPr>
          <w:rFonts w:cs="Arial"/>
          <w:szCs w:val="20"/>
        </w:rPr>
      </w:pPr>
    </w:p>
    <w:p w14:paraId="47EBB9A8" w14:textId="77777777" w:rsidR="006D534E" w:rsidRPr="006D534E" w:rsidRDefault="006D534E" w:rsidP="006D534E">
      <w:pPr>
        <w:rPr>
          <w:rFonts w:cs="Arial"/>
          <w:szCs w:val="20"/>
        </w:rPr>
      </w:pPr>
    </w:p>
    <w:p w14:paraId="255796FE" w14:textId="77777777" w:rsidR="006D534E" w:rsidRPr="006D534E" w:rsidRDefault="006D534E" w:rsidP="006D534E">
      <w:pPr>
        <w:rPr>
          <w:rFonts w:cs="Arial"/>
          <w:szCs w:val="20"/>
        </w:rPr>
      </w:pPr>
    </w:p>
    <w:p w14:paraId="6FA9BF65" w14:textId="77777777" w:rsidR="006D534E" w:rsidRDefault="006D534E" w:rsidP="006D534E">
      <w:pPr>
        <w:rPr>
          <w:rFonts w:cs="Arial"/>
          <w:szCs w:val="20"/>
        </w:rPr>
      </w:pPr>
    </w:p>
    <w:p w14:paraId="206CF790" w14:textId="77777777" w:rsidR="006D534E" w:rsidRDefault="006D534E" w:rsidP="006D534E">
      <w:pPr>
        <w:rPr>
          <w:rFonts w:cs="Arial"/>
          <w:szCs w:val="20"/>
        </w:rPr>
      </w:pPr>
    </w:p>
    <w:p w14:paraId="3F176549" w14:textId="77777777" w:rsidR="006D534E" w:rsidRDefault="006D534E" w:rsidP="006D534E">
      <w:pPr>
        <w:rPr>
          <w:rFonts w:cs="Arial"/>
          <w:szCs w:val="20"/>
        </w:rPr>
      </w:pPr>
    </w:p>
    <w:p w14:paraId="25E39C00" w14:textId="77777777" w:rsidR="006D534E" w:rsidRDefault="006D534E" w:rsidP="006D534E">
      <w:pPr>
        <w:rPr>
          <w:rFonts w:cs="Arial"/>
          <w:szCs w:val="20"/>
        </w:rPr>
      </w:pPr>
    </w:p>
    <w:p w14:paraId="00CD8A60" w14:textId="77777777" w:rsidR="006D534E" w:rsidRDefault="006D534E" w:rsidP="006D534E">
      <w:pPr>
        <w:rPr>
          <w:rFonts w:cs="Arial"/>
          <w:szCs w:val="20"/>
        </w:rPr>
      </w:pPr>
    </w:p>
    <w:p w14:paraId="6AE987E6" w14:textId="68E98773" w:rsidR="006D534E" w:rsidRDefault="006D534E" w:rsidP="006D534E">
      <w:r w:rsidRPr="001F65CA">
        <w:rPr>
          <w:b/>
          <w:sz w:val="28"/>
          <w:szCs w:val="28"/>
        </w:rPr>
        <w:lastRenderedPageBreak/>
        <w:t xml:space="preserve">Mer </w:t>
      </w:r>
      <w:r>
        <w:rPr>
          <w:b/>
          <w:sz w:val="28"/>
          <w:szCs w:val="28"/>
        </w:rPr>
        <w:t>2</w:t>
      </w:r>
      <w:r w:rsidRPr="001F65CA">
        <w:rPr>
          <w:b/>
          <w:sz w:val="28"/>
          <w:szCs w:val="28"/>
        </w:rPr>
        <w:t>: Kapaciteta projektne skupine (za dodatno prijavljen kader)</w:t>
      </w:r>
      <w:r>
        <w:rPr>
          <w:b/>
          <w:sz w:val="24"/>
          <w:szCs w:val="24"/>
        </w:rPr>
        <w:t xml:space="preserve"> </w:t>
      </w:r>
      <w:r w:rsidRPr="0056589E">
        <w:rPr>
          <w:sz w:val="20"/>
          <w:szCs w:val="20"/>
        </w:rPr>
        <w:t xml:space="preserve">(sklop </w:t>
      </w:r>
      <w:r w:rsidR="00B54FAA">
        <w:rPr>
          <w:sz w:val="20"/>
          <w:szCs w:val="20"/>
        </w:rPr>
        <w:t>1</w:t>
      </w:r>
      <w:r w:rsidRPr="0056589E">
        <w:rPr>
          <w:sz w:val="20"/>
          <w:szCs w:val="20"/>
        </w:rPr>
        <w:t>)</w:t>
      </w:r>
      <w:r w:rsidRPr="007516B0">
        <w:rPr>
          <w:rFonts w:ascii="Arial" w:hAnsi="Arial" w:cs="Arial"/>
          <w:b/>
          <w:bCs/>
          <w:sz w:val="20"/>
          <w:szCs w:val="20"/>
          <w:lang w:eastAsia="sl-SI"/>
        </w:rPr>
        <w:t xml:space="preserve"> </w:t>
      </w:r>
      <w:r w:rsidRPr="007516B0">
        <w:t>– ponudnik vpiše podatke o dodatnih prijavljenih kadrih</w:t>
      </w:r>
      <w:r>
        <w:t xml:space="preserve"> tj. strokovnjakih</w:t>
      </w:r>
      <w:r w:rsidRPr="007516B0">
        <w:t>, ki jih bo prijavil za pridobitev točk iz merila.</w:t>
      </w:r>
    </w:p>
    <w:p w14:paraId="1C0F5FB1" w14:textId="77777777" w:rsidR="006D534E" w:rsidRPr="007516B0" w:rsidRDefault="006D534E" w:rsidP="006D534E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14D6DAC0" w14:textId="77777777" w:rsidR="006D534E" w:rsidRDefault="006D534E" w:rsidP="006D534E">
      <w:pPr>
        <w:tabs>
          <w:tab w:val="center" w:pos="7722"/>
          <w:tab w:val="right" w:pos="9072"/>
        </w:tabs>
      </w:pPr>
      <w:r w:rsidRPr="007516B0">
        <w:t>Navedeni</w:t>
      </w:r>
      <w:r>
        <w:t xml:space="preserve"> dodatno</w:t>
      </w:r>
      <w:r w:rsidRPr="007516B0">
        <w:t xml:space="preserve"> prijavljen kader</w:t>
      </w:r>
      <w:r>
        <w:t xml:space="preserve"> - strokovnjak</w:t>
      </w:r>
      <w:r w:rsidRPr="007516B0">
        <w:t xml:space="preserve">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 xml:space="preserve">za izpolnjevanje Mer </w:t>
      </w:r>
      <w:r>
        <w:rPr>
          <w:b/>
          <w:u w:val="single"/>
        </w:rPr>
        <w:t>2</w:t>
      </w:r>
      <w:r w:rsidRPr="007516B0">
        <w:rPr>
          <w:b/>
          <w:u w:val="single"/>
        </w:rPr>
        <w:t xml:space="preserve">: </w:t>
      </w:r>
      <w:r>
        <w:rPr>
          <w:b/>
          <w:u w:val="single"/>
        </w:rPr>
        <w:t xml:space="preserve">Kapaciteta projektne skupine (za </w:t>
      </w:r>
      <w:r w:rsidRPr="007516B0">
        <w:rPr>
          <w:b/>
          <w:u w:val="single"/>
        </w:rPr>
        <w:t>dodatno prijavljen kader</w:t>
      </w:r>
      <w:r>
        <w:rPr>
          <w:b/>
          <w:u w:val="single"/>
        </w:rPr>
        <w:t>)</w:t>
      </w:r>
      <w:r w:rsidRPr="007516B0">
        <w:rPr>
          <w:b/>
          <w:u w:val="single"/>
        </w:rPr>
        <w:t xml:space="preserve"> </w:t>
      </w:r>
      <w:r w:rsidRPr="007516B0">
        <w:t>iz</w:t>
      </w:r>
      <w:r>
        <w:t xml:space="preserve"> podtočke 2 točke</w:t>
      </w:r>
      <w:r w:rsidRPr="007516B0">
        <w:t xml:space="preserve"> 10 Merila</w:t>
      </w:r>
      <w:r>
        <w:t xml:space="preserve"> iz</w:t>
      </w:r>
      <w:r w:rsidRPr="007516B0">
        <w:t xml:space="preserve"> </w:t>
      </w:r>
      <w:r>
        <w:t>Navodil gospodarskim subjektom za pripravo ponudbe</w:t>
      </w:r>
      <w:r w:rsidRPr="007516B0">
        <w:t>.</w:t>
      </w:r>
    </w:p>
    <w:p w14:paraId="1192BC3D" w14:textId="77777777" w:rsidR="006D534E" w:rsidRPr="007516B0" w:rsidRDefault="006D534E" w:rsidP="006D534E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dodatno prijavljenega kadra</w:t>
      </w:r>
      <w:r>
        <w:rPr>
          <w:u w:val="single"/>
        </w:rPr>
        <w:t xml:space="preserve"> - strokovnjaka</w:t>
      </w:r>
      <w:r w:rsidRPr="007516B0">
        <w:rPr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517"/>
        <w:gridCol w:w="2510"/>
        <w:gridCol w:w="2410"/>
      </w:tblGrid>
      <w:tr w:rsidR="006D534E" w:rsidRPr="007516B0" w14:paraId="25FC6577" w14:textId="77777777" w:rsidTr="0065312A">
        <w:tc>
          <w:tcPr>
            <w:tcW w:w="1922" w:type="dxa"/>
            <w:shd w:val="clear" w:color="auto" w:fill="auto"/>
          </w:tcPr>
          <w:p w14:paraId="454C2463" w14:textId="77777777" w:rsidR="006D534E" w:rsidRPr="007516B0" w:rsidRDefault="006D534E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raziskavah IN/ALI študijah IN/ALI vrednotenjih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 xml:space="preserve">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17" w:type="dxa"/>
            <w:shd w:val="clear" w:color="auto" w:fill="auto"/>
          </w:tcPr>
          <w:p w14:paraId="151CB499" w14:textId="77777777" w:rsidR="006D534E" w:rsidRPr="007516B0" w:rsidRDefault="006D534E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510" w:type="dxa"/>
            <w:shd w:val="clear" w:color="auto" w:fill="auto"/>
          </w:tcPr>
          <w:p w14:paraId="094901C4" w14:textId="77777777" w:rsidR="006D534E" w:rsidRPr="007516B0" w:rsidRDefault="006D534E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410" w:type="dxa"/>
            <w:shd w:val="clear" w:color="auto" w:fill="auto"/>
          </w:tcPr>
          <w:p w14:paraId="50D567D0" w14:textId="77777777" w:rsidR="006D534E" w:rsidRPr="007516B0" w:rsidRDefault="006D534E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6D534E" w:rsidRPr="007516B0" w14:paraId="2D4B8005" w14:textId="77777777" w:rsidTr="0065312A">
        <w:tc>
          <w:tcPr>
            <w:tcW w:w="1922" w:type="dxa"/>
            <w:shd w:val="clear" w:color="auto" w:fill="auto"/>
          </w:tcPr>
          <w:p w14:paraId="5ECD43F8" w14:textId="77777777" w:rsidR="006D534E" w:rsidRPr="007516B0" w:rsidRDefault="006D534E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17" w:type="dxa"/>
            <w:shd w:val="clear" w:color="auto" w:fill="auto"/>
          </w:tcPr>
          <w:p w14:paraId="03B574B6" w14:textId="77777777" w:rsidR="006D534E" w:rsidRPr="007516B0" w:rsidRDefault="006D534E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510" w:type="dxa"/>
            <w:shd w:val="clear" w:color="auto" w:fill="auto"/>
          </w:tcPr>
          <w:p w14:paraId="634B2802" w14:textId="77777777" w:rsidR="006D534E" w:rsidRPr="007516B0" w:rsidRDefault="006D534E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554AAFEA" w14:textId="77777777" w:rsidR="006D534E" w:rsidRPr="007516B0" w:rsidRDefault="006D534E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447B1BC1" w14:textId="77777777" w:rsidR="006D534E" w:rsidRDefault="006D534E" w:rsidP="006D534E">
      <w:pPr>
        <w:tabs>
          <w:tab w:val="center" w:pos="7722"/>
          <w:tab w:val="right" w:pos="9072"/>
        </w:tabs>
      </w:pPr>
    </w:p>
    <w:p w14:paraId="41E49015" w14:textId="77777777" w:rsidR="006D534E" w:rsidRDefault="006D534E" w:rsidP="006D534E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ALI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883"/>
        <w:gridCol w:w="2410"/>
        <w:gridCol w:w="2126"/>
      </w:tblGrid>
      <w:tr w:rsidR="006D534E" w:rsidRPr="007516B0" w14:paraId="0B3E0DFB" w14:textId="77777777" w:rsidTr="0065312A">
        <w:tc>
          <w:tcPr>
            <w:tcW w:w="1798" w:type="dxa"/>
            <w:shd w:val="clear" w:color="auto" w:fill="auto"/>
          </w:tcPr>
          <w:p w14:paraId="78784EB7" w14:textId="77777777" w:rsidR="006D534E" w:rsidRPr="007516B0" w:rsidRDefault="006D534E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projektih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 xml:space="preserve">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883" w:type="dxa"/>
            <w:shd w:val="clear" w:color="auto" w:fill="auto"/>
          </w:tcPr>
          <w:p w14:paraId="3A70C18F" w14:textId="77777777" w:rsidR="006D534E" w:rsidRPr="007516B0" w:rsidRDefault="006D534E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410" w:type="dxa"/>
            <w:shd w:val="clear" w:color="auto" w:fill="auto"/>
          </w:tcPr>
          <w:p w14:paraId="12BE6730" w14:textId="77777777" w:rsidR="006D534E" w:rsidRPr="007516B0" w:rsidRDefault="006D534E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126" w:type="dxa"/>
            <w:shd w:val="clear" w:color="auto" w:fill="auto"/>
          </w:tcPr>
          <w:p w14:paraId="2D8966EB" w14:textId="77777777" w:rsidR="006D534E" w:rsidRPr="007516B0" w:rsidRDefault="006D534E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6D534E" w:rsidRPr="007516B0" w14:paraId="459E6584" w14:textId="77777777" w:rsidTr="0065312A">
        <w:tc>
          <w:tcPr>
            <w:tcW w:w="1798" w:type="dxa"/>
            <w:shd w:val="clear" w:color="auto" w:fill="auto"/>
          </w:tcPr>
          <w:p w14:paraId="66AB0A08" w14:textId="77777777" w:rsidR="006D534E" w:rsidRPr="007516B0" w:rsidRDefault="006D534E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83" w:type="dxa"/>
            <w:shd w:val="clear" w:color="auto" w:fill="auto"/>
          </w:tcPr>
          <w:p w14:paraId="4AACC96B" w14:textId="77777777" w:rsidR="006D534E" w:rsidRPr="007516B0" w:rsidRDefault="006D534E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61B7F904" w14:textId="77777777" w:rsidR="006D534E" w:rsidRPr="007516B0" w:rsidRDefault="006D534E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14:paraId="69D904EA" w14:textId="77777777" w:rsidR="006D534E" w:rsidRPr="007516B0" w:rsidRDefault="006D534E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68A950FE" w14:textId="77777777" w:rsidR="006D534E" w:rsidRDefault="006D534E" w:rsidP="006D534E">
      <w:pPr>
        <w:tabs>
          <w:tab w:val="left" w:pos="647"/>
          <w:tab w:val="center" w:pos="7722"/>
          <w:tab w:val="right" w:pos="9072"/>
        </w:tabs>
      </w:pPr>
    </w:p>
    <w:p w14:paraId="42950A86" w14:textId="77777777" w:rsidR="006D534E" w:rsidRPr="007516B0" w:rsidRDefault="006D534E" w:rsidP="006D534E">
      <w:pPr>
        <w:tabs>
          <w:tab w:val="center" w:pos="7722"/>
          <w:tab w:val="right" w:pos="9072"/>
        </w:tabs>
      </w:pPr>
      <w:r w:rsidRPr="007516B0">
        <w:t xml:space="preserve">Delovne izkušnje strokovnjaka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>
        <w:t xml:space="preserve"> </w:t>
      </w:r>
      <w:r w:rsidRPr="007516B0">
        <w:rPr>
          <w:i/>
          <w:sz w:val="18"/>
          <w:szCs w:val="18"/>
        </w:rPr>
        <w:t xml:space="preserve">/vpišite </w:t>
      </w:r>
      <w:r>
        <w:rPr>
          <w:i/>
          <w:sz w:val="18"/>
          <w:szCs w:val="18"/>
        </w:rPr>
        <w:t>številko</w:t>
      </w:r>
      <w:r w:rsidRPr="007516B0">
        <w:rPr>
          <w:i/>
          <w:sz w:val="18"/>
          <w:szCs w:val="18"/>
        </w:rPr>
        <w:t>/</w:t>
      </w:r>
      <w:r w:rsidRPr="007516B0">
        <w:t xml:space="preserve"> </w:t>
      </w:r>
      <w:r w:rsidRPr="007516B0">
        <w:rPr>
          <w:sz w:val="24"/>
          <w:szCs w:val="24"/>
        </w:rPr>
        <w:t xml:space="preserve"> let.</w:t>
      </w:r>
    </w:p>
    <w:p w14:paraId="6AC17FE2" w14:textId="77777777" w:rsidR="006D534E" w:rsidRPr="00596E16" w:rsidRDefault="006D534E" w:rsidP="006D534E">
      <w:pPr>
        <w:tabs>
          <w:tab w:val="left" w:pos="647"/>
          <w:tab w:val="center" w:pos="7722"/>
          <w:tab w:val="right" w:pos="9072"/>
        </w:tabs>
      </w:pPr>
      <w:r w:rsidRPr="008C526A">
        <w:lastRenderedPageBreak/>
        <w:t xml:space="preserve">Imenovani strokovnjak </w:t>
      </w:r>
      <w:r w:rsidRPr="00596E16">
        <w:t>ni neposredno sodeloval pri izvajanju</w:t>
      </w:r>
      <w:r>
        <w:t xml:space="preserve"> katerega od ukrepov, ki so predmet vrednotenja ali projekta v vlogi nosilca projekta ali projektnega partnerja ali zunanjega izvajalca</w:t>
      </w:r>
      <w:r w:rsidRPr="00596E16">
        <w:t>.</w:t>
      </w:r>
    </w:p>
    <w:p w14:paraId="1C53ECB3" w14:textId="77777777" w:rsidR="006D534E" w:rsidRPr="00CE4D37" w:rsidRDefault="006D534E" w:rsidP="006D534E">
      <w:pPr>
        <w:tabs>
          <w:tab w:val="left" w:pos="647"/>
          <w:tab w:val="center" w:pos="7722"/>
          <w:tab w:val="right" w:pos="9072"/>
        </w:tabs>
        <w:rPr>
          <w:rFonts w:cs="Arial"/>
          <w:szCs w:val="20"/>
        </w:rPr>
      </w:pPr>
    </w:p>
    <w:p w14:paraId="4CB5862F" w14:textId="77777777" w:rsidR="006D534E" w:rsidRPr="006D534E" w:rsidRDefault="006D534E" w:rsidP="006D534E">
      <w:pPr>
        <w:rPr>
          <w:rFonts w:cs="Arial"/>
          <w:szCs w:val="20"/>
        </w:rPr>
      </w:pPr>
    </w:p>
    <w:sectPr w:rsidR="006D534E" w:rsidRPr="006D534E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3ECB8" w14:textId="77777777" w:rsidR="0097566D" w:rsidRDefault="0097566D">
      <w:r>
        <w:separator/>
      </w:r>
    </w:p>
  </w:endnote>
  <w:endnote w:type="continuationSeparator" w:id="0">
    <w:p w14:paraId="29519267" w14:textId="77777777" w:rsidR="0097566D" w:rsidRDefault="00975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7C766" w14:textId="77777777" w:rsidR="0097566D" w:rsidRDefault="0097566D">
      <w:r>
        <w:separator/>
      </w:r>
    </w:p>
  </w:footnote>
  <w:footnote w:type="continuationSeparator" w:id="0">
    <w:p w14:paraId="3EAD7989" w14:textId="77777777" w:rsidR="0097566D" w:rsidRDefault="00975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B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13C2F897" w14:textId="77777777" w:rsidTr="00895C8B">
      <w:trPr>
        <w:cantSplit/>
        <w:trHeight w:hRule="exact" w:val="737"/>
      </w:trPr>
      <w:tc>
        <w:tcPr>
          <w:tcW w:w="696" w:type="dxa"/>
        </w:tcPr>
        <w:p w14:paraId="771ADA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A79A238" wp14:editId="57514151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C47144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1AC8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5A399F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5789E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9523A9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29E53E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057C5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80E58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BF1916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D63185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A8D2B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A8708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8F2A24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F49059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F69473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4DE6B3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9C77EEA" w14:textId="77777777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343ADBF" wp14:editId="366D52C0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A27E29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355CAA7B" w14:textId="77777777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28607C7F" w14:textId="7AC4B799" w:rsidR="00992FEA" w:rsidRPr="00CC61FD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72309"/>
    <w:multiLevelType w:val="hybridMultilevel"/>
    <w:tmpl w:val="7722D8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243">
    <w:abstractNumId w:val="10"/>
  </w:num>
  <w:num w:numId="2" w16cid:durableId="1946502087">
    <w:abstractNumId w:val="14"/>
  </w:num>
  <w:num w:numId="3" w16cid:durableId="1529836566">
    <w:abstractNumId w:val="0"/>
  </w:num>
  <w:num w:numId="4" w16cid:durableId="104928311">
    <w:abstractNumId w:val="16"/>
  </w:num>
  <w:num w:numId="5" w16cid:durableId="793910774">
    <w:abstractNumId w:val="13"/>
  </w:num>
  <w:num w:numId="6" w16cid:durableId="1385908561">
    <w:abstractNumId w:val="28"/>
  </w:num>
  <w:num w:numId="7" w16cid:durableId="325400301">
    <w:abstractNumId w:val="19"/>
  </w:num>
  <w:num w:numId="8" w16cid:durableId="300810403">
    <w:abstractNumId w:val="31"/>
  </w:num>
  <w:num w:numId="9" w16cid:durableId="1519470327">
    <w:abstractNumId w:val="8"/>
  </w:num>
  <w:num w:numId="10" w16cid:durableId="1959801308">
    <w:abstractNumId w:val="25"/>
  </w:num>
  <w:num w:numId="11" w16cid:durableId="1005548970">
    <w:abstractNumId w:val="2"/>
  </w:num>
  <w:num w:numId="12" w16cid:durableId="369187300">
    <w:abstractNumId w:val="7"/>
  </w:num>
  <w:num w:numId="13" w16cid:durableId="679821271">
    <w:abstractNumId w:val="4"/>
  </w:num>
  <w:num w:numId="14" w16cid:durableId="495876445">
    <w:abstractNumId w:val="22"/>
  </w:num>
  <w:num w:numId="15" w16cid:durableId="711197653">
    <w:abstractNumId w:val="15"/>
  </w:num>
  <w:num w:numId="16" w16cid:durableId="1088308116">
    <w:abstractNumId w:val="1"/>
  </w:num>
  <w:num w:numId="17" w16cid:durableId="1593734516">
    <w:abstractNumId w:val="24"/>
  </w:num>
  <w:num w:numId="18" w16cid:durableId="993920444">
    <w:abstractNumId w:val="17"/>
  </w:num>
  <w:num w:numId="19" w16cid:durableId="87190994">
    <w:abstractNumId w:val="6"/>
  </w:num>
  <w:num w:numId="20" w16cid:durableId="1677880655">
    <w:abstractNumId w:val="5"/>
  </w:num>
  <w:num w:numId="21" w16cid:durableId="1248617211">
    <w:abstractNumId w:val="27"/>
  </w:num>
  <w:num w:numId="22" w16cid:durableId="201796689">
    <w:abstractNumId w:val="18"/>
  </w:num>
  <w:num w:numId="23" w16cid:durableId="24986909">
    <w:abstractNumId w:val="20"/>
  </w:num>
  <w:num w:numId="24" w16cid:durableId="565920166">
    <w:abstractNumId w:val="30"/>
  </w:num>
  <w:num w:numId="25" w16cid:durableId="571043989">
    <w:abstractNumId w:val="21"/>
  </w:num>
  <w:num w:numId="26" w16cid:durableId="1684437392">
    <w:abstractNumId w:val="9"/>
  </w:num>
  <w:num w:numId="27" w16cid:durableId="396978609">
    <w:abstractNumId w:val="29"/>
  </w:num>
  <w:num w:numId="28" w16cid:durableId="864446570">
    <w:abstractNumId w:val="26"/>
  </w:num>
  <w:num w:numId="29" w16cid:durableId="688870752">
    <w:abstractNumId w:val="23"/>
  </w:num>
  <w:num w:numId="30" w16cid:durableId="234585427">
    <w:abstractNumId w:val="11"/>
  </w:num>
  <w:num w:numId="31" w16cid:durableId="1756897544">
    <w:abstractNumId w:val="12"/>
  </w:num>
  <w:num w:numId="32" w16cid:durableId="6126388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B8D"/>
    <w:rsid w:val="00007476"/>
    <w:rsid w:val="00012D93"/>
    <w:rsid w:val="000216C9"/>
    <w:rsid w:val="00021832"/>
    <w:rsid w:val="00023A88"/>
    <w:rsid w:val="0003611A"/>
    <w:rsid w:val="00043ACB"/>
    <w:rsid w:val="000452F7"/>
    <w:rsid w:val="00061815"/>
    <w:rsid w:val="00061FB7"/>
    <w:rsid w:val="0006585F"/>
    <w:rsid w:val="0006793E"/>
    <w:rsid w:val="000706F0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0EF1"/>
    <w:rsid w:val="000B567D"/>
    <w:rsid w:val="000C1F4D"/>
    <w:rsid w:val="000D0989"/>
    <w:rsid w:val="000E3045"/>
    <w:rsid w:val="000F1CB3"/>
    <w:rsid w:val="000F381D"/>
    <w:rsid w:val="000F529D"/>
    <w:rsid w:val="000F799B"/>
    <w:rsid w:val="0010093B"/>
    <w:rsid w:val="00102FBE"/>
    <w:rsid w:val="00107AA8"/>
    <w:rsid w:val="00111800"/>
    <w:rsid w:val="00113E3D"/>
    <w:rsid w:val="001154E3"/>
    <w:rsid w:val="00120653"/>
    <w:rsid w:val="00120DE7"/>
    <w:rsid w:val="0012489E"/>
    <w:rsid w:val="001259AD"/>
    <w:rsid w:val="001314AA"/>
    <w:rsid w:val="0013402B"/>
    <w:rsid w:val="001357B2"/>
    <w:rsid w:val="00137932"/>
    <w:rsid w:val="0014300A"/>
    <w:rsid w:val="00144546"/>
    <w:rsid w:val="0015241D"/>
    <w:rsid w:val="001703AD"/>
    <w:rsid w:val="00172251"/>
    <w:rsid w:val="001859F4"/>
    <w:rsid w:val="001908E4"/>
    <w:rsid w:val="00191BF9"/>
    <w:rsid w:val="00194523"/>
    <w:rsid w:val="001B1DB0"/>
    <w:rsid w:val="001C0B24"/>
    <w:rsid w:val="001C3CD7"/>
    <w:rsid w:val="001C6004"/>
    <w:rsid w:val="001C688D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1F65CA"/>
    <w:rsid w:val="0020246A"/>
    <w:rsid w:val="00202A77"/>
    <w:rsid w:val="00210F77"/>
    <w:rsid w:val="0021675C"/>
    <w:rsid w:val="0022158B"/>
    <w:rsid w:val="00222EC8"/>
    <w:rsid w:val="00231646"/>
    <w:rsid w:val="00232F9E"/>
    <w:rsid w:val="002333F4"/>
    <w:rsid w:val="0023451B"/>
    <w:rsid w:val="0023648F"/>
    <w:rsid w:val="002367D1"/>
    <w:rsid w:val="00237348"/>
    <w:rsid w:val="00241422"/>
    <w:rsid w:val="00241575"/>
    <w:rsid w:val="00250E13"/>
    <w:rsid w:val="0025138A"/>
    <w:rsid w:val="00252BC5"/>
    <w:rsid w:val="0025508F"/>
    <w:rsid w:val="00256EB7"/>
    <w:rsid w:val="00264BB0"/>
    <w:rsid w:val="00271CE5"/>
    <w:rsid w:val="00282020"/>
    <w:rsid w:val="00295C1C"/>
    <w:rsid w:val="00295C88"/>
    <w:rsid w:val="002A342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0A4B"/>
    <w:rsid w:val="002F52FF"/>
    <w:rsid w:val="002F5451"/>
    <w:rsid w:val="002F5F32"/>
    <w:rsid w:val="00300EDF"/>
    <w:rsid w:val="00303474"/>
    <w:rsid w:val="00306915"/>
    <w:rsid w:val="0032481F"/>
    <w:rsid w:val="003266E1"/>
    <w:rsid w:val="0032685A"/>
    <w:rsid w:val="00337479"/>
    <w:rsid w:val="00341E62"/>
    <w:rsid w:val="00343576"/>
    <w:rsid w:val="00344E44"/>
    <w:rsid w:val="00347E24"/>
    <w:rsid w:val="0035369D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3F794B"/>
    <w:rsid w:val="00401142"/>
    <w:rsid w:val="00403889"/>
    <w:rsid w:val="00404EAF"/>
    <w:rsid w:val="004062DC"/>
    <w:rsid w:val="00407547"/>
    <w:rsid w:val="0041503B"/>
    <w:rsid w:val="004209ED"/>
    <w:rsid w:val="00423CF0"/>
    <w:rsid w:val="00424977"/>
    <w:rsid w:val="00440761"/>
    <w:rsid w:val="00446D65"/>
    <w:rsid w:val="004479FC"/>
    <w:rsid w:val="00447E98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96C5C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4F5D"/>
    <w:rsid w:val="00515635"/>
    <w:rsid w:val="005207C8"/>
    <w:rsid w:val="00523F1D"/>
    <w:rsid w:val="00526246"/>
    <w:rsid w:val="005369DF"/>
    <w:rsid w:val="00537C34"/>
    <w:rsid w:val="00541816"/>
    <w:rsid w:val="00542EB2"/>
    <w:rsid w:val="00543F9A"/>
    <w:rsid w:val="00546E52"/>
    <w:rsid w:val="00550F83"/>
    <w:rsid w:val="00551933"/>
    <w:rsid w:val="00552391"/>
    <w:rsid w:val="00554B8B"/>
    <w:rsid w:val="00555390"/>
    <w:rsid w:val="00562251"/>
    <w:rsid w:val="00562E77"/>
    <w:rsid w:val="005647BB"/>
    <w:rsid w:val="0056589E"/>
    <w:rsid w:val="00567106"/>
    <w:rsid w:val="005712A3"/>
    <w:rsid w:val="005723C2"/>
    <w:rsid w:val="00573A22"/>
    <w:rsid w:val="00575163"/>
    <w:rsid w:val="005757A1"/>
    <w:rsid w:val="00575E50"/>
    <w:rsid w:val="00583C3D"/>
    <w:rsid w:val="0059111F"/>
    <w:rsid w:val="00596E16"/>
    <w:rsid w:val="005A1461"/>
    <w:rsid w:val="005A1498"/>
    <w:rsid w:val="005A6264"/>
    <w:rsid w:val="005B35CD"/>
    <w:rsid w:val="005B3945"/>
    <w:rsid w:val="005B4663"/>
    <w:rsid w:val="005C3B8D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2517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3A68"/>
    <w:rsid w:val="006560ED"/>
    <w:rsid w:val="006562FA"/>
    <w:rsid w:val="006650F6"/>
    <w:rsid w:val="00672498"/>
    <w:rsid w:val="0068196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A2E"/>
    <w:rsid w:val="006B0BA9"/>
    <w:rsid w:val="006B2B83"/>
    <w:rsid w:val="006B38B2"/>
    <w:rsid w:val="006B4F5E"/>
    <w:rsid w:val="006B7E35"/>
    <w:rsid w:val="006C01FC"/>
    <w:rsid w:val="006D42D9"/>
    <w:rsid w:val="006D4984"/>
    <w:rsid w:val="006D534E"/>
    <w:rsid w:val="006E1B32"/>
    <w:rsid w:val="006F0B22"/>
    <w:rsid w:val="006F64D6"/>
    <w:rsid w:val="006F7F96"/>
    <w:rsid w:val="00700CC3"/>
    <w:rsid w:val="00702681"/>
    <w:rsid w:val="00717266"/>
    <w:rsid w:val="00717ED3"/>
    <w:rsid w:val="00722347"/>
    <w:rsid w:val="00727686"/>
    <w:rsid w:val="00730EDC"/>
    <w:rsid w:val="00733017"/>
    <w:rsid w:val="00743C33"/>
    <w:rsid w:val="00744E38"/>
    <w:rsid w:val="00746EDE"/>
    <w:rsid w:val="00747F69"/>
    <w:rsid w:val="00753D93"/>
    <w:rsid w:val="00764B40"/>
    <w:rsid w:val="00770B24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2D23"/>
    <w:rsid w:val="007D6164"/>
    <w:rsid w:val="007D75CF"/>
    <w:rsid w:val="007E0D16"/>
    <w:rsid w:val="007E1778"/>
    <w:rsid w:val="007E2B63"/>
    <w:rsid w:val="007E6666"/>
    <w:rsid w:val="007E6DC5"/>
    <w:rsid w:val="007F1E0D"/>
    <w:rsid w:val="007F1E19"/>
    <w:rsid w:val="007F1FD3"/>
    <w:rsid w:val="007F7D2F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26A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0A4F"/>
    <w:rsid w:val="00905A18"/>
    <w:rsid w:val="009109E9"/>
    <w:rsid w:val="009111E2"/>
    <w:rsid w:val="00924E3C"/>
    <w:rsid w:val="00932E94"/>
    <w:rsid w:val="009404C8"/>
    <w:rsid w:val="00946C49"/>
    <w:rsid w:val="00952A63"/>
    <w:rsid w:val="00956928"/>
    <w:rsid w:val="009612BB"/>
    <w:rsid w:val="00966403"/>
    <w:rsid w:val="00971758"/>
    <w:rsid w:val="0097258D"/>
    <w:rsid w:val="0097566D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35A5"/>
    <w:rsid w:val="009B561B"/>
    <w:rsid w:val="009B631A"/>
    <w:rsid w:val="009B6593"/>
    <w:rsid w:val="009C1D79"/>
    <w:rsid w:val="009D2E15"/>
    <w:rsid w:val="009F0DCD"/>
    <w:rsid w:val="009F3B16"/>
    <w:rsid w:val="009F525B"/>
    <w:rsid w:val="00A052E7"/>
    <w:rsid w:val="00A10A90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55A46"/>
    <w:rsid w:val="00A57425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148F"/>
    <w:rsid w:val="00AE3E18"/>
    <w:rsid w:val="00AE4EE3"/>
    <w:rsid w:val="00AE68FB"/>
    <w:rsid w:val="00B02545"/>
    <w:rsid w:val="00B03033"/>
    <w:rsid w:val="00B03804"/>
    <w:rsid w:val="00B1225B"/>
    <w:rsid w:val="00B123A9"/>
    <w:rsid w:val="00B17141"/>
    <w:rsid w:val="00B21007"/>
    <w:rsid w:val="00B22985"/>
    <w:rsid w:val="00B2394B"/>
    <w:rsid w:val="00B26082"/>
    <w:rsid w:val="00B31575"/>
    <w:rsid w:val="00B31D00"/>
    <w:rsid w:val="00B41E63"/>
    <w:rsid w:val="00B43787"/>
    <w:rsid w:val="00B47095"/>
    <w:rsid w:val="00B477C4"/>
    <w:rsid w:val="00B54FAA"/>
    <w:rsid w:val="00B73A11"/>
    <w:rsid w:val="00B745D6"/>
    <w:rsid w:val="00B74A2E"/>
    <w:rsid w:val="00B756A5"/>
    <w:rsid w:val="00B76818"/>
    <w:rsid w:val="00B836D9"/>
    <w:rsid w:val="00B83E6E"/>
    <w:rsid w:val="00B8547D"/>
    <w:rsid w:val="00B91A27"/>
    <w:rsid w:val="00B94E40"/>
    <w:rsid w:val="00B97B10"/>
    <w:rsid w:val="00BA0B65"/>
    <w:rsid w:val="00BA47FD"/>
    <w:rsid w:val="00BB1FA0"/>
    <w:rsid w:val="00BB77B0"/>
    <w:rsid w:val="00BD4B72"/>
    <w:rsid w:val="00BE42F8"/>
    <w:rsid w:val="00BE4768"/>
    <w:rsid w:val="00BE6E57"/>
    <w:rsid w:val="00BF2652"/>
    <w:rsid w:val="00BF414A"/>
    <w:rsid w:val="00BF52D0"/>
    <w:rsid w:val="00BF782E"/>
    <w:rsid w:val="00C01A63"/>
    <w:rsid w:val="00C075CA"/>
    <w:rsid w:val="00C12B34"/>
    <w:rsid w:val="00C178B1"/>
    <w:rsid w:val="00C2014D"/>
    <w:rsid w:val="00C20CAE"/>
    <w:rsid w:val="00C250D5"/>
    <w:rsid w:val="00C26820"/>
    <w:rsid w:val="00C41F78"/>
    <w:rsid w:val="00C421C1"/>
    <w:rsid w:val="00C4435F"/>
    <w:rsid w:val="00C45759"/>
    <w:rsid w:val="00C503BF"/>
    <w:rsid w:val="00C51DFD"/>
    <w:rsid w:val="00C520ED"/>
    <w:rsid w:val="00C52AF0"/>
    <w:rsid w:val="00C56693"/>
    <w:rsid w:val="00C630E1"/>
    <w:rsid w:val="00C67E93"/>
    <w:rsid w:val="00C722D5"/>
    <w:rsid w:val="00C82E25"/>
    <w:rsid w:val="00C83F69"/>
    <w:rsid w:val="00C84FD6"/>
    <w:rsid w:val="00C91C35"/>
    <w:rsid w:val="00C92898"/>
    <w:rsid w:val="00C9328E"/>
    <w:rsid w:val="00C944F1"/>
    <w:rsid w:val="00C96B12"/>
    <w:rsid w:val="00CA1AC1"/>
    <w:rsid w:val="00CA583C"/>
    <w:rsid w:val="00CB0B41"/>
    <w:rsid w:val="00CB6F2D"/>
    <w:rsid w:val="00CC0062"/>
    <w:rsid w:val="00CC3B7F"/>
    <w:rsid w:val="00CC4F46"/>
    <w:rsid w:val="00CC61FD"/>
    <w:rsid w:val="00CD3C52"/>
    <w:rsid w:val="00CD5078"/>
    <w:rsid w:val="00CD63B2"/>
    <w:rsid w:val="00CD7D59"/>
    <w:rsid w:val="00CE4D37"/>
    <w:rsid w:val="00CE7514"/>
    <w:rsid w:val="00CF5EB7"/>
    <w:rsid w:val="00CF704B"/>
    <w:rsid w:val="00D0004D"/>
    <w:rsid w:val="00D04718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1A6D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04BDC"/>
    <w:rsid w:val="00E17B39"/>
    <w:rsid w:val="00E22A8C"/>
    <w:rsid w:val="00E24EC2"/>
    <w:rsid w:val="00E25BC5"/>
    <w:rsid w:val="00E2682F"/>
    <w:rsid w:val="00E376DB"/>
    <w:rsid w:val="00E44978"/>
    <w:rsid w:val="00E45178"/>
    <w:rsid w:val="00E455D1"/>
    <w:rsid w:val="00E45E0E"/>
    <w:rsid w:val="00E475DA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436E"/>
    <w:rsid w:val="00ED5F76"/>
    <w:rsid w:val="00ED6763"/>
    <w:rsid w:val="00EF7E59"/>
    <w:rsid w:val="00F02861"/>
    <w:rsid w:val="00F05FA4"/>
    <w:rsid w:val="00F07735"/>
    <w:rsid w:val="00F203B3"/>
    <w:rsid w:val="00F23D07"/>
    <w:rsid w:val="00F240BB"/>
    <w:rsid w:val="00F31412"/>
    <w:rsid w:val="00F3155E"/>
    <w:rsid w:val="00F349BB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16AD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4691D3A6"/>
  <w15:docId w15:val="{3F942E6E-BA51-44C3-B6A9-5574E447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C3B8D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basedOn w:val="Navaden"/>
    <w:link w:val="Sprotnaopomba-besediloZnak"/>
    <w:unhideWhenUsed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E2952"/>
  </w:style>
  <w:style w:type="character" w:styleId="Sprotnaopomba-sklic">
    <w:name w:val="footnote reference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54D3CA9-23B2-49F1-8CB1-92D1B500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23</TotalTime>
  <Pages>8</Pages>
  <Words>1246</Words>
  <Characters>7103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8333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213</cp:revision>
  <cp:lastPrinted>2014-11-11T11:21:00Z</cp:lastPrinted>
  <dcterms:created xsi:type="dcterms:W3CDTF">2024-04-05T08:23:00Z</dcterms:created>
  <dcterms:modified xsi:type="dcterms:W3CDTF">2026-04-07T12:50:00Z</dcterms:modified>
</cp:coreProperties>
</file>